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FB6" w:rsidRDefault="00834FB6" w:rsidP="007E78F1">
      <w:pPr>
        <w:ind w:left="7380" w:right="-567" w:firstLine="1860"/>
      </w:pPr>
      <w:r>
        <w:t xml:space="preserve">Приложение </w:t>
      </w:r>
      <w:r w:rsidRPr="007C24C5">
        <w:t>6</w:t>
      </w:r>
      <w:r>
        <w:t xml:space="preserve"> к решению </w:t>
      </w:r>
    </w:p>
    <w:p w:rsidR="00834FB6" w:rsidRDefault="00834FB6" w:rsidP="007E78F1">
      <w:pPr>
        <w:ind w:left="7380" w:right="-567" w:firstLine="1860"/>
      </w:pPr>
      <w:r>
        <w:t>районного Собрания Озинского</w:t>
      </w:r>
    </w:p>
    <w:p w:rsidR="00834FB6" w:rsidRDefault="00834FB6" w:rsidP="007E78F1">
      <w:pPr>
        <w:ind w:left="7380" w:right="-567" w:firstLine="1860"/>
      </w:pPr>
      <w:r>
        <w:t xml:space="preserve">муниципального района </w:t>
      </w:r>
    </w:p>
    <w:p w:rsidR="00834FB6" w:rsidRDefault="00834FB6" w:rsidP="007E78F1">
      <w:pPr>
        <w:ind w:left="7380" w:right="-567" w:firstLine="1860"/>
      </w:pPr>
      <w:r>
        <w:t>Саратовской области</w:t>
      </w:r>
    </w:p>
    <w:p w:rsidR="00834FB6" w:rsidRDefault="00834FB6" w:rsidP="007E78F1">
      <w:pPr>
        <w:ind w:left="7380" w:right="-567" w:firstLine="1860"/>
      </w:pPr>
      <w:r>
        <w:t xml:space="preserve">от 15 декабря 2017 года № 110 </w:t>
      </w:r>
    </w:p>
    <w:p w:rsidR="00834FB6" w:rsidRDefault="00834FB6" w:rsidP="007E78F1">
      <w:pPr>
        <w:jc w:val="center"/>
      </w:pPr>
      <w:r>
        <w:t xml:space="preserve">                                                                                                                                            (в редакции от 31 января 2018 года </w:t>
      </w:r>
    </w:p>
    <w:p w:rsidR="00834FB6" w:rsidRDefault="00834FB6" w:rsidP="007E78F1">
      <w:pPr>
        <w:jc w:val="center"/>
      </w:pPr>
      <w:r>
        <w:t xml:space="preserve">                                                                                                                                             №119, от 27 февраля 2018 №122, от</w:t>
      </w:r>
    </w:p>
    <w:p w:rsidR="00834FB6" w:rsidRDefault="00834FB6" w:rsidP="007E78F1">
      <w:pPr>
        <w:jc w:val="center"/>
      </w:pPr>
      <w:r>
        <w:t xml:space="preserve">                                                                                                                                           05 марта 2018№126,от 30 мая 2018 </w:t>
      </w:r>
    </w:p>
    <w:p w:rsidR="00834FB6" w:rsidRDefault="00834FB6" w:rsidP="007E78F1">
      <w:pPr>
        <w:jc w:val="center"/>
      </w:pPr>
      <w:r>
        <w:t xml:space="preserve">                                                                                                                                                   года №137,от 18 июня 2018 года №139</w:t>
      </w:r>
    </w:p>
    <w:p w:rsidR="00834FB6" w:rsidRDefault="00834FB6" w:rsidP="007E78F1">
      <w:pPr>
        <w:jc w:val="center"/>
      </w:pPr>
      <w:r>
        <w:t xml:space="preserve">                                                                                                                                от 02 июля 2018 года №140,</w:t>
      </w:r>
    </w:p>
    <w:p w:rsidR="00834FB6" w:rsidRDefault="00834FB6" w:rsidP="007E78F1">
      <w:pPr>
        <w:jc w:val="center"/>
      </w:pPr>
      <w:r>
        <w:t xml:space="preserve">                                                                                                                                 от 25 июля  2018 года №147, </w:t>
      </w:r>
    </w:p>
    <w:p w:rsidR="00834FB6" w:rsidRDefault="00834FB6" w:rsidP="007E78F1">
      <w:pPr>
        <w:jc w:val="center"/>
      </w:pPr>
      <w:r>
        <w:t xml:space="preserve">                                                                                                                            от 15 августа 2018 №149)</w:t>
      </w:r>
    </w:p>
    <w:p w:rsidR="00834FB6" w:rsidRPr="00821B16" w:rsidRDefault="00834FB6" w:rsidP="007E78F1">
      <w:pPr>
        <w:ind w:left="9240"/>
        <w:jc w:val="both"/>
      </w:pPr>
      <w:r>
        <w:rPr>
          <w:color w:val="000000"/>
        </w:rPr>
        <w:t xml:space="preserve"> от 19 сентября 2018 №152; от 07ноября 2018 №158</w:t>
      </w:r>
      <w:r w:rsidRPr="00821B16">
        <w:t>)</w:t>
      </w:r>
    </w:p>
    <w:p w:rsidR="00834FB6" w:rsidRPr="00821B16" w:rsidRDefault="00834FB6" w:rsidP="004B7E93">
      <w:pPr>
        <w:ind w:left="10065" w:firstLine="720"/>
        <w:jc w:val="both"/>
        <w:rPr>
          <w:color w:val="000000"/>
        </w:rPr>
      </w:pPr>
    </w:p>
    <w:p w:rsidR="00834FB6" w:rsidRPr="00821B16" w:rsidRDefault="00834FB6" w:rsidP="004B7E93">
      <w:pPr>
        <w:jc w:val="center"/>
        <w:rPr>
          <w:b/>
        </w:rPr>
      </w:pPr>
      <w:r w:rsidRPr="00821B16">
        <w:rPr>
          <w:b/>
        </w:rPr>
        <w:t>Ведомственная структура расходов  бюджета Озинского муниципального района</w:t>
      </w:r>
    </w:p>
    <w:p w:rsidR="00834FB6" w:rsidRPr="00821B16" w:rsidRDefault="00834FB6" w:rsidP="004B7E93">
      <w:pPr>
        <w:jc w:val="center"/>
        <w:rPr>
          <w:b/>
        </w:rPr>
      </w:pPr>
      <w:r w:rsidRPr="00821B16">
        <w:rPr>
          <w:b/>
        </w:rPr>
        <w:t xml:space="preserve"> на 2018 год и на плановый период 2019 и 2020 годов</w:t>
      </w:r>
    </w:p>
    <w:p w:rsidR="00834FB6" w:rsidRPr="00821B16" w:rsidRDefault="00834FB6" w:rsidP="00821B16">
      <w:pPr>
        <w:ind w:right="-454"/>
        <w:jc w:val="right"/>
        <w:rPr>
          <w:b/>
        </w:rPr>
      </w:pPr>
      <w:r w:rsidRPr="00821B16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834FB6" w:rsidRPr="00AC4ADB" w:rsidTr="004B7E93">
        <w:trPr>
          <w:trHeight w:val="838"/>
        </w:trPr>
        <w:tc>
          <w:tcPr>
            <w:tcW w:w="4962" w:type="dxa"/>
            <w:gridSpan w:val="2"/>
          </w:tcPr>
          <w:p w:rsidR="00834FB6" w:rsidRPr="00AC4ADB" w:rsidRDefault="00834FB6">
            <w:pPr>
              <w:jc w:val="center"/>
              <w:rPr>
                <w:b/>
                <w:bCs/>
              </w:rPr>
            </w:pPr>
            <w:r w:rsidRPr="00AC4ADB">
              <w:rPr>
                <w:bCs/>
              </w:rPr>
              <w:t>Наименование</w:t>
            </w:r>
          </w:p>
          <w:p w:rsidR="00834FB6" w:rsidRPr="00AC4ADB" w:rsidRDefault="00834FB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834FB6" w:rsidRPr="00AC4ADB" w:rsidRDefault="00834FB6">
            <w:pPr>
              <w:ind w:left="-108" w:right="-108"/>
              <w:jc w:val="center"/>
              <w:rPr>
                <w:b/>
              </w:rPr>
            </w:pPr>
            <w:r w:rsidRPr="00AC4ADB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834FB6" w:rsidRPr="00AC4ADB" w:rsidRDefault="00834FB6">
            <w:pPr>
              <w:ind w:left="-108" w:right="-108"/>
              <w:jc w:val="center"/>
              <w:rPr>
                <w:b/>
                <w:bCs/>
              </w:rPr>
            </w:pPr>
            <w:r w:rsidRPr="00AC4ADB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834FB6" w:rsidRPr="00AC4ADB" w:rsidRDefault="00834FB6">
            <w:pPr>
              <w:ind w:left="-108" w:right="-108"/>
              <w:jc w:val="center"/>
              <w:rPr>
                <w:b/>
                <w:bCs/>
              </w:rPr>
            </w:pPr>
            <w:r w:rsidRPr="00AC4ADB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834FB6" w:rsidRPr="00AC4ADB" w:rsidRDefault="00834FB6">
            <w:pPr>
              <w:ind w:left="-108" w:right="-108"/>
              <w:jc w:val="center"/>
              <w:rPr>
                <w:b/>
                <w:bCs/>
              </w:rPr>
            </w:pPr>
            <w:r w:rsidRPr="00AC4ADB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834FB6" w:rsidRPr="00AC4ADB" w:rsidRDefault="00834FB6">
            <w:pPr>
              <w:ind w:left="-108" w:right="-108"/>
              <w:jc w:val="center"/>
              <w:rPr>
                <w:b/>
                <w:bCs/>
              </w:rPr>
            </w:pPr>
            <w:r w:rsidRPr="00AC4ADB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834FB6" w:rsidRPr="00AC4ADB" w:rsidRDefault="00834FB6">
            <w:pPr>
              <w:jc w:val="center"/>
              <w:rPr>
                <w:bCs/>
                <w:lang w:val="en-US"/>
              </w:rPr>
            </w:pPr>
            <w:r w:rsidRPr="00AC4ADB">
              <w:rPr>
                <w:bCs/>
              </w:rPr>
              <w:t>2018 год</w:t>
            </w:r>
          </w:p>
        </w:tc>
        <w:tc>
          <w:tcPr>
            <w:tcW w:w="1512" w:type="dxa"/>
          </w:tcPr>
          <w:p w:rsidR="00834FB6" w:rsidRPr="00AC4ADB" w:rsidRDefault="00834FB6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834FB6" w:rsidRPr="00AC4ADB" w:rsidRDefault="00834FB6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2020 год</w:t>
            </w:r>
          </w:p>
        </w:tc>
      </w:tr>
      <w:tr w:rsidR="00834FB6" w:rsidRPr="00AC4ADB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834FB6" w:rsidRPr="00AC4ADB" w:rsidRDefault="00834FB6">
            <w:pPr>
              <w:spacing w:line="232" w:lineRule="auto"/>
              <w:jc w:val="center"/>
              <w:rPr>
                <w:bCs/>
                <w:spacing w:val="-4"/>
              </w:rPr>
            </w:pPr>
            <w:r w:rsidRPr="00AC4ADB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834FB6" w:rsidRPr="00AC4ADB" w:rsidRDefault="00834FB6">
            <w:pPr>
              <w:spacing w:line="232" w:lineRule="auto"/>
              <w:jc w:val="center"/>
              <w:rPr>
                <w:bCs/>
              </w:rPr>
            </w:pPr>
            <w:r w:rsidRPr="00AC4ADB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834FB6" w:rsidRPr="00AC4ADB" w:rsidRDefault="00834FB6">
            <w:pPr>
              <w:spacing w:line="232" w:lineRule="auto"/>
              <w:jc w:val="center"/>
              <w:rPr>
                <w:bCs/>
              </w:rPr>
            </w:pPr>
            <w:r w:rsidRPr="00AC4ADB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834FB6" w:rsidRPr="00AC4ADB" w:rsidRDefault="00834FB6">
            <w:pPr>
              <w:spacing w:line="232" w:lineRule="auto"/>
              <w:jc w:val="center"/>
              <w:rPr>
                <w:bCs/>
              </w:rPr>
            </w:pPr>
            <w:r w:rsidRPr="00AC4ADB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834FB6" w:rsidRPr="00AC4ADB" w:rsidRDefault="00834FB6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C4ADB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834FB6" w:rsidRPr="00AC4ADB" w:rsidRDefault="00834FB6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C4ADB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834FB6" w:rsidRPr="00AC4ADB" w:rsidRDefault="00834FB6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C4ADB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834FB6" w:rsidRPr="00AC4ADB" w:rsidRDefault="00834FB6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C4ADB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834FB6" w:rsidRPr="00AC4ADB" w:rsidRDefault="00834FB6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/>
                <w:iCs/>
              </w:rPr>
            </w:pPr>
            <w:r w:rsidRPr="00AC4ADB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 w:rsidRPr="00AC4ADB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 w:rsidRPr="00AC4AD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 w:rsidRPr="00AC4AD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>
              <w:rPr>
                <w:b/>
              </w:rPr>
              <w:t>58322,0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32700,0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33341,1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Дополнительное образование детей</w:t>
            </w:r>
          </w:p>
          <w:p w:rsidR="00834FB6" w:rsidRPr="00AC4ADB" w:rsidRDefault="00834FB6" w:rsidP="004B7E93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  <w:p w:rsidR="00834FB6" w:rsidRPr="00AC4ADB" w:rsidRDefault="00834FB6" w:rsidP="004B7E93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  <w:p w:rsidR="00834FB6" w:rsidRPr="00AC4ADB" w:rsidRDefault="00834FB6" w:rsidP="004B7E93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  <w:p w:rsidR="00834FB6" w:rsidRPr="00AC4ADB" w:rsidRDefault="00834FB6" w:rsidP="004B7E93"/>
          <w:p w:rsidR="00834FB6" w:rsidRPr="00AC4ADB" w:rsidRDefault="00834FB6" w:rsidP="004B7E93">
            <w:r w:rsidRPr="00AC4ADB">
              <w:t>Предоставление субсидий бюджетам , автономным и другим некоммерческим организациям</w:t>
            </w:r>
          </w:p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  <w:p w:rsidR="00834FB6" w:rsidRPr="00AC4ADB" w:rsidRDefault="00834FB6" w:rsidP="004B7E93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4FB6" w:rsidRPr="00AC4ADB" w:rsidRDefault="00834FB6" w:rsidP="00DE02EE">
            <w:r w:rsidRPr="00AC4ADB">
              <w:t>Предоставление субсидий бюджетам , автономным и другим некоммерческим организациям</w:t>
            </w:r>
          </w:p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05 0 00 00000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05 0 01 00000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05 0 01 72300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05 0 01 72300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05 0 01 72300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DE02EE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  <w:p w:rsidR="00834FB6" w:rsidRPr="00AC4ADB" w:rsidRDefault="00834FB6" w:rsidP="00DE02EE">
            <w:pPr>
              <w:jc w:val="center"/>
            </w:pPr>
          </w:p>
          <w:p w:rsidR="00834FB6" w:rsidRPr="00AC4ADB" w:rsidRDefault="00834FB6" w:rsidP="00DE02EE">
            <w:pPr>
              <w:jc w:val="center"/>
            </w:pPr>
          </w:p>
          <w:p w:rsidR="00834FB6" w:rsidRPr="00AC4ADB" w:rsidRDefault="00834FB6" w:rsidP="00DE02EE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  <w:p w:rsidR="00834FB6" w:rsidRPr="00AC4ADB" w:rsidRDefault="00834FB6" w:rsidP="00DE02EE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</w:p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>
              <w:t>3749,7</w:t>
            </w:r>
          </w:p>
          <w:p w:rsidR="00834FB6" w:rsidRPr="00AC4ADB" w:rsidRDefault="00834FB6" w:rsidP="00B05315">
            <w:pPr>
              <w:jc w:val="center"/>
            </w:pPr>
            <w:r>
              <w:t>54,2</w:t>
            </w: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  <w:r>
              <w:t>54,2</w:t>
            </w: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  <w:r>
              <w:t>51,3</w:t>
            </w: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  <w:r>
              <w:t>51,3</w:t>
            </w: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  <w:r>
              <w:t>51,3</w:t>
            </w: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  <w:r>
              <w:t>2,9</w:t>
            </w: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  <w:r>
              <w:t>2,9</w:t>
            </w: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</w:p>
          <w:p w:rsidR="00834FB6" w:rsidRPr="00AC4ADB" w:rsidRDefault="00834FB6" w:rsidP="00B05315">
            <w:pPr>
              <w:jc w:val="center"/>
            </w:pPr>
            <w: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 "Культура Озинского муниципального района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>
              <w:t>3695,5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Подпрограмма "Развитие дополнительного образования детей в области культуры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>
              <w:t>3695,5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3404,0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2564,5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3404,0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2564,5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63CA6">
            <w:pPr>
              <w:jc w:val="center"/>
            </w:pPr>
            <w:r>
              <w:t>3404,0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2564,5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63CA6">
            <w:pPr>
              <w:jc w:val="center"/>
            </w:pPr>
            <w:r>
              <w:t>3404,0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2564,5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80394">
            <w:pPr>
              <w:jc w:val="both"/>
            </w:pPr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80394">
            <w:pPr>
              <w:jc w:val="both"/>
            </w:pPr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22 3 03 72200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22 3 03 72200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pPr>
              <w:jc w:val="both"/>
            </w:pPr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80394">
            <w:pPr>
              <w:jc w:val="both"/>
            </w:pPr>
            <w:r w:rsidRPr="00AC4ADB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2BDC">
            <w:pPr>
              <w:jc w:val="center"/>
            </w:pPr>
            <w:r>
              <w:t>54572,2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30135,5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30776,6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80394">
            <w:pPr>
              <w:jc w:val="both"/>
            </w:pPr>
            <w:r w:rsidRPr="00AC4ADB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41751,5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21981,6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22588,4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 программа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r w:rsidRPr="00AC4AD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02 6 00 02200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02 6 00 02200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02 6 00 02200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C3E32">
            <w:pPr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 "Профилактика правонарушений и усиление борьбы с преступностью на территории муниципального района на 2017-2019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97,5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97,5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97,5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97,5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 "Культура Озинского муниципального района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41644,0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21981,6</w:t>
            </w:r>
          </w:p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22588,4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Подпрограмма "Развитие культурно-досуговой деятельности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30706,4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17056,9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17606,9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17056,9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14946,3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17056,9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11199">
            <w:pPr>
              <w:jc w:val="center"/>
            </w:pPr>
            <w:r>
              <w:t>14946,3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17056,9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11199">
            <w:pPr>
              <w:jc w:val="center"/>
            </w:pPr>
            <w:r>
              <w:t>14946,3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16450,1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17056,9</w:t>
            </w:r>
          </w:p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C2A71">
            <w:pPr>
              <w:jc w:val="both"/>
            </w:pPr>
            <w:r w:rsidRPr="00AC4ADB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</w:t>
            </w:r>
            <w:r w:rsidRPr="00AC4ADB">
              <w:rPr>
                <w:lang w:val="en-US"/>
              </w:rPr>
              <w:t>1 S</w:t>
            </w:r>
            <w:r w:rsidRPr="00AC4ADB"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2660,6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C2A71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</w:t>
            </w:r>
            <w:r w:rsidRPr="00AC4ADB">
              <w:rPr>
                <w:lang w:val="en-US"/>
              </w:rPr>
              <w:t>1 S</w:t>
            </w:r>
            <w:r w:rsidRPr="00AC4ADB"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A217E">
            <w:pPr>
              <w:jc w:val="center"/>
            </w:pPr>
            <w:r w:rsidRPr="00AC4ADB">
              <w:t>2660,6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C2A71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</w:t>
            </w:r>
            <w:r w:rsidRPr="00AC4ADB">
              <w:rPr>
                <w:lang w:val="en-US"/>
              </w:rPr>
              <w:t>1 S</w:t>
            </w:r>
            <w:r w:rsidRPr="00AC4ADB"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A217E">
            <w:pPr>
              <w:jc w:val="center"/>
            </w:pPr>
            <w:r w:rsidRPr="00AC4ADB">
              <w:t>2660,6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10381,7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11199">
            <w:pPr>
              <w:jc w:val="center"/>
            </w:pPr>
            <w:r w:rsidRPr="00AC4ADB">
              <w:t>7982,7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11199">
            <w:pPr>
              <w:jc w:val="center"/>
            </w:pPr>
            <w:r w:rsidRPr="00AC4ADB">
              <w:t>7982,7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22 1 03 72200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jc w:val="center"/>
            </w:pPr>
            <w:r w:rsidRPr="00AC4ADB">
              <w:t>22 1 03 72200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D04F2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2600,8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1 06 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2600,8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22 1 06 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2600,8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22 1 06 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2600,8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Подпрограмма "Развитие библиотечного дела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10937,6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5531,5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6522,5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5531,5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AC4ADB">
              <w:t>5531,5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>
              <w:t>5430,5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5531,5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>
              <w:t>5430,5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5531,5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5531,5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61872">
            <w:pPr>
              <w:jc w:val="both"/>
            </w:pPr>
            <w:r w:rsidRPr="00AC4ADB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 xml:space="preserve">22 2 01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1092,0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61872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 xml:space="preserve">22 2 01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1092,0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61872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 xml:space="preserve">22 2 01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1092,0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4224,6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3276,2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3276,2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3276,2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948,4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22 2 03 72200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948,4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22 2 03 72200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948,4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118F3">
            <w:r w:rsidRPr="00AC4ADB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 2 06 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22 2 06 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22 2 06 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22 2 06 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22 2 06 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22 2 06 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6A03">
            <w:pPr>
              <w:jc w:val="center"/>
            </w:pPr>
            <w:r w:rsidRPr="00AC4ADB">
              <w:t>22 2 06 L5194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22 2 06 L5194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  <w:r w:rsidRPr="00AC4ADB">
              <w:t>22 2 06 L5194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r w:rsidRPr="00AC4ADB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jc w:val="center"/>
            </w:pPr>
            <w:r>
              <w:t>12820,7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  <w:r w:rsidRPr="00AC4ADB">
              <w:t>8153,9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overflowPunct/>
              <w:autoSpaceDE/>
              <w:adjustRightInd/>
              <w:jc w:val="center"/>
            </w:pPr>
            <w:r w:rsidRPr="00AC4ADB">
              <w:t>8188,2</w:t>
            </w:r>
          </w:p>
          <w:p w:rsidR="00834FB6" w:rsidRPr="00AC4ADB" w:rsidRDefault="00834FB6" w:rsidP="00B05315">
            <w:pPr>
              <w:overflowPunct/>
              <w:autoSpaceDE/>
              <w:adjustRightInd/>
              <w:jc w:val="center"/>
            </w:pP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jc w:val="center"/>
            </w:pPr>
            <w:r w:rsidRPr="00AC4ADB">
              <w:t>05 0 00 00000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2865,1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jc w:val="center"/>
            </w:pPr>
            <w:r w:rsidRPr="00AC4ADB">
              <w:t>05 0 01 00000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2722,6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jc w:val="center"/>
            </w:pPr>
            <w:r w:rsidRPr="00AC4ADB">
              <w:t>05 0 01 72300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2722,6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jc w:val="center"/>
            </w:pPr>
            <w:r w:rsidRPr="00AC4ADB">
              <w:t>05 0 01 72300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2722,6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jc w:val="center"/>
            </w:pPr>
            <w:r w:rsidRPr="00AC4ADB">
              <w:t>05 0 01 72300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2722,6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4FB6" w:rsidRPr="00AC4ADB" w:rsidRDefault="00834FB6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>
              <w:t>142,5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E108B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r w:rsidRPr="00AC4ADB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jc w:val="center"/>
            </w:pPr>
            <w:r w:rsidRPr="00AC4ADB">
              <w:t>562,</w:t>
            </w:r>
            <w: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overflowPunct/>
              <w:autoSpaceDE/>
              <w:adjustRightInd/>
              <w:jc w:val="center"/>
            </w:pPr>
            <w:r w:rsidRPr="00AC4ADB">
              <w:t>394,7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024F">
            <w:pPr>
              <w:overflowPunct/>
              <w:autoSpaceDE/>
              <w:adjustRightInd/>
              <w:jc w:val="center"/>
            </w:pPr>
            <w:r w:rsidRPr="00AC4ADB">
              <w:t>429,0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562,</w:t>
            </w:r>
            <w: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429,0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552,</w:t>
            </w:r>
            <w: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429,0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552,</w:t>
            </w:r>
            <w: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384,7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419,0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552,</w:t>
            </w:r>
            <w: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384,7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419,0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10,0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10,0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1929,9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1369,2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1369,2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1929,9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1369,2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1369,2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1915,4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1369,2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1369,2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1687,7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1200,5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1200,5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1687,7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1200,5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1200,5</w:t>
            </w:r>
          </w:p>
        </w:tc>
      </w:tr>
      <w:tr w:rsidR="00834FB6" w:rsidRPr="00AC4AD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227,7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168,7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227,7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168,7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1FA0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1FA0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D1B53">
            <w:pPr>
              <w:jc w:val="both"/>
            </w:pPr>
            <w:r w:rsidRPr="00AC4ADB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7463,5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6390,0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5379,1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6390,0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5262,3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6360,0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>
              <w:t>5262,3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6360,0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jc w:val="center"/>
            </w:pPr>
            <w: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D7110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D7EFB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1FA0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1FA0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1FA0">
            <w:r w:rsidRPr="00AC4ADB">
              <w:t>Реализация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74 1 00 72200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74 1 00 72200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F28BB"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A011FC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74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jc w:val="center"/>
            </w:pPr>
            <w:r w:rsidRPr="00AC4ADB">
              <w:t>74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11FC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/>
                <w:iCs/>
              </w:rPr>
            </w:pPr>
            <w:r w:rsidRPr="00AC4ADB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lang w:val="en-US"/>
              </w:rPr>
            </w:pPr>
            <w:r w:rsidRPr="00AC4ADB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 w:rsidRPr="00AC4AD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 w:rsidRPr="00AC4AD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 w:rsidRPr="00AC4ADB">
              <w:rPr>
                <w:b/>
              </w:rPr>
              <w:t>8245,9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/>
              </w:rPr>
              <w:t>6938,1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/>
              </w:rPr>
              <w:t>7207,3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4098,8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4359,0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4359,0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E3B6F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501,6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E3B6F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501,6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E3B6F">
            <w:r w:rsidRPr="00AC4ADB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501,6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E3B6F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480,1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E3B6F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480,1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E3B6F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21,5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E3B6F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21,5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3597,2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3857,4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3597,2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3857,4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4054,0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3594,9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3853,9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3172,9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2961,4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3073,9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3172,9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2961,4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3073,9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780,0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633,5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780,0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1BC1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1BC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1BC1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1BC1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1BC1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1BC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1BC1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1BC1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Обслуживание государственного долга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3670,4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2845,7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2345,7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2345,7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2345,7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845,7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845,7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845,7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69FA">
            <w:pPr>
              <w:jc w:val="center"/>
            </w:pPr>
            <w:r w:rsidRPr="00AC4ADB">
              <w:t>1375,9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1A267D">
        <w:trPr>
          <w:gridBefore w:val="1"/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 xml:space="preserve">Предоставление межбюджетных трансфертов местным бюджетам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69FA">
            <w:pPr>
              <w:jc w:val="center"/>
            </w:pPr>
            <w:r w:rsidRPr="00AC4ADB">
              <w:t>1375,9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rPr>
                <w:spacing w:val="-18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69FA">
            <w:pPr>
              <w:jc w:val="center"/>
            </w:pPr>
            <w:r w:rsidRPr="00AC4ADB">
              <w:t>1375,9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spacing w:val="-18"/>
              </w:rPr>
            </w:pPr>
            <w:r w:rsidRPr="00AC4ADB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69FA">
            <w:pPr>
              <w:jc w:val="center"/>
            </w:pPr>
            <w:r w:rsidRPr="00AC4ADB">
              <w:t>1375,9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spacing w:val="-18"/>
              </w:rPr>
            </w:pPr>
            <w:r w:rsidRPr="00AC4ADB">
              <w:rPr>
                <w:spacing w:val="-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69FA">
            <w:pPr>
              <w:jc w:val="center"/>
            </w:pPr>
            <w:r w:rsidRPr="00AC4ADB">
              <w:t>1375,9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/>
              </w:rPr>
            </w:pPr>
            <w:r w:rsidRPr="00AC4ADB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 w:rsidRPr="00AC4ADB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 w:rsidRPr="00AC4AD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 w:rsidRPr="00AC4AD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</w:rPr>
            </w:pPr>
            <w:r>
              <w:rPr>
                <w:b/>
              </w:rPr>
              <w:t>56846,1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/>
              </w:rPr>
              <w:t>35461,2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/>
              </w:rPr>
              <w:t>36891,6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27072,3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17914,6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18960,6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1294,1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1080,0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1294,1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1080,0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1294,1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1080,0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1172,1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1080,0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1172,1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1080,0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1172,1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1080,0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rPr>
                <w:iCs/>
              </w:rPr>
            </w:pPr>
            <w:r w:rsidRPr="00AC4AD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rPr>
                <w:iCs/>
              </w:rPr>
            </w:pPr>
            <w:r w:rsidRPr="00AC4ADB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13718,4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10430,6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11010,6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1545,4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1416,1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1476,8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1523,1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208,4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195,4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195,4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220,5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198,4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198,4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208,6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195,1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195,1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210,7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217,2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202,2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202,2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210,4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208,0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208,0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383,7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383,7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396,7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369,6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369,6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382,6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369,6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369,6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382,6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4AD7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22,3</w:t>
            </w:r>
          </w:p>
        </w:tc>
      </w:tr>
      <w:tr w:rsidR="00834FB6" w:rsidRPr="00AC4ADB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12280,0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9465,2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11301,2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9465,2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9343,6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9465,2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8791,4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9465,2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8791,4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8931,5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9465,2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</w:tr>
      <w:tr w:rsidR="00834FB6" w:rsidRPr="00AC4ADB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5C5F6C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1D26"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1D26">
            <w:pPr>
              <w:jc w:val="center"/>
            </w:pPr>
            <w:r w:rsidRPr="00AC4ADB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1391,7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1391,7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71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1391,7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45599"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45599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r w:rsidRPr="00AC4ADB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r w:rsidRPr="00AC4ADB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 xml:space="preserve">01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 xml:space="preserve">05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70 5 00 00000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r w:rsidRPr="00AC4ADB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70 5 00 51200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70 5 00 51200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56A80">
            <w:pPr>
              <w:jc w:val="center"/>
            </w:pPr>
            <w:r w:rsidRPr="00AC4ADB">
              <w:t>70 5 00 51200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97359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45599">
            <w:r w:rsidRPr="00AC4ADB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45599">
            <w:r w:rsidRPr="00AC4AD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45599">
            <w:r w:rsidRPr="00AC4ADB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45599">
            <w:r w:rsidRPr="00AC4ADB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45599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45599">
            <w:r w:rsidRPr="00AC4ADB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40,0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12005,5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6430,0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6830,0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Муниципальные 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880,9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Муниципальная программа "Профилактика терроризма и экстремизма в Озинском муниципальном районе Саратовской области"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>
              <w:t>600,9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01 5 00 02100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F63A87">
            <w:pPr>
              <w:jc w:val="center"/>
            </w:pPr>
            <w:r w:rsidRPr="006E3AE8">
              <w:t>600,9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01 5 00 02100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F63A87">
            <w:pPr>
              <w:jc w:val="center"/>
            </w:pPr>
            <w:r w:rsidRPr="006E3AE8">
              <w:t>600,9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01 5 00 02100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F63A87">
            <w:pPr>
              <w:jc w:val="center"/>
            </w:pPr>
            <w:r w:rsidRPr="006E3AE8">
              <w:t>600,9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both"/>
            </w:pPr>
            <w:r w:rsidRPr="00AC4ADB">
              <w:t>Муниципальная программа " Создание условий для оказания медицинской помощи населению на территории Озинского муниципального района в 2016- 2018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280,0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280,0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both"/>
            </w:pPr>
            <w:r w:rsidRPr="00EA0CE5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280,0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both"/>
            </w:pPr>
            <w:r w:rsidRPr="00EA0CE5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280,0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both"/>
            </w:pPr>
            <w:r w:rsidRPr="00AC4ADB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>
              <w:t>1687,4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both"/>
            </w:pPr>
            <w:r w:rsidRPr="00AC4ADB">
              <w:t>Муниципальная программа"Укрепление материально-технической базы органов местного самоуправления в Озинском муниципальном районе</w:t>
            </w:r>
          </w:p>
          <w:p w:rsidR="00834FB6" w:rsidRPr="00AC4ADB" w:rsidRDefault="00834FB6" w:rsidP="003E0F61">
            <w:pPr>
              <w:jc w:val="both"/>
            </w:pPr>
            <w:r w:rsidRPr="00AC4ADB">
              <w:t>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04 2 00 00000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>
              <w:t>798,2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04 2 00 02100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>
              <w:t>798,2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04 2 00 02100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>
              <w:t>798,2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 w:rsidRPr="00AC4ADB">
              <w:t>04 2 00 02100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E0F61">
            <w:pPr>
              <w:jc w:val="center"/>
            </w:pPr>
            <w:r>
              <w:t>798,2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889,1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F4923">
            <w:pPr>
              <w:jc w:val="center"/>
            </w:pPr>
            <w:r>
              <w:t>889,1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F4923">
            <w:pPr>
              <w:jc w:val="center"/>
            </w:pPr>
            <w:r>
              <w:t>889,1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F4923">
            <w:pPr>
              <w:jc w:val="center"/>
            </w:pPr>
            <w:r>
              <w:t>889,1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F63A87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63A87">
            <w:pPr>
              <w:jc w:val="center"/>
            </w:pPr>
            <w:r w:rsidRPr="00AC4ADB">
              <w:t xml:space="preserve">04 8 00 </w:t>
            </w:r>
            <w:r>
              <w:t>722</w:t>
            </w:r>
            <w:r w:rsidRPr="00AC4AD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8F492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 xml:space="preserve">04 8 00 </w:t>
            </w:r>
            <w:r>
              <w:t>722</w:t>
            </w:r>
            <w:r w:rsidRPr="00AC4AD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8F492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 xml:space="preserve">04 8 00 </w:t>
            </w:r>
            <w:r>
              <w:t>722</w:t>
            </w:r>
            <w:r w:rsidRPr="00AC4AD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8F492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C62F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441,1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441,1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441,1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4FB6" w:rsidRPr="00AC4ADB" w:rsidRDefault="00834FB6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110</w:t>
            </w:r>
          </w:p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313F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8539,0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6345,0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6745,0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A3D24">
            <w:r w:rsidRPr="00AC4ADB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796,0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A3D24">
            <w:r w:rsidRPr="00AC4AD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796,0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A3D24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687,3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698,0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A3D24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687,3</w:t>
            </w:r>
          </w:p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698,0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A3D24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98,0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A3D24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98,0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614,1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522,0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522,0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291,7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349,3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291,7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349,3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172,7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172,7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72 7 00 24300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72 7 00 24300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72 7 00 24300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6792">
            <w:pPr>
              <w:jc w:val="center"/>
            </w:pPr>
            <w:r w:rsidRPr="00AC4ADB">
              <w:t>72 7 00 72200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72 7 00 72200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72 7 00 72200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7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7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7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7116,6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5427,0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6261,3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4982,0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5382,0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2853,7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2964,0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3076,6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2853,7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2964,0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3076,6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3219,0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2305,4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3219,0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2305,4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A10F6">
            <w:pPr>
              <w:jc w:val="center"/>
            </w:pPr>
            <w:r w:rsidRPr="00AC4AD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188,6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A10F6">
            <w:pPr>
              <w:jc w:val="center"/>
            </w:pPr>
            <w:r w:rsidRPr="00AC4AD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A10F6">
            <w:pPr>
              <w:jc w:val="center"/>
            </w:pPr>
            <w:r w:rsidRPr="00AC4AD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64,2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rPr>
                <w:iCs/>
              </w:rPr>
            </w:pPr>
            <w:r w:rsidRPr="00AC4ADB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45,0</w:t>
            </w:r>
          </w:p>
        </w:tc>
      </w:tr>
      <w:tr w:rsidR="00834FB6" w:rsidRPr="00AC4ADB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72 8 00 24300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72 8 00 24300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493,3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72 8 00 72200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8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8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72 8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251A8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r w:rsidRPr="00AC4AD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r w:rsidRPr="00AC4ADB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B4B69">
            <w:pPr>
              <w:jc w:val="center"/>
            </w:pPr>
            <w:r>
              <w:t>390,0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B4B69">
            <w:pPr>
              <w:jc w:val="center"/>
            </w:pPr>
            <w:r>
              <w:t>390,0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r w:rsidRPr="00AC4AD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r w:rsidRPr="00AC4AD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209,2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209,2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A7A15">
            <w:r w:rsidRPr="00AC4ADB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A7A15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A7A15">
            <w:r w:rsidRPr="00AC4AD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20994,7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13907,2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14173,8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iCs/>
              </w:rPr>
            </w:pPr>
            <w:r w:rsidRPr="00AC4ADB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44,6</w:t>
            </w:r>
          </w:p>
        </w:tc>
      </w:tr>
      <w:tr w:rsidR="00834FB6" w:rsidRPr="00AC4ADB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44,6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Водные ресурсы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Управление резервными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46778">
            <w:pPr>
              <w:jc w:val="both"/>
            </w:pPr>
            <w:r w:rsidRPr="00AC4ADB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20571,9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14128,5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F2778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5808,6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46778">
            <w:pPr>
              <w:jc w:val="both"/>
            </w:pPr>
            <w:r w:rsidRPr="00AC4ADB">
              <w:t>Расходы на осуществление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5808,6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46778">
            <w:pPr>
              <w:jc w:val="both"/>
            </w:pPr>
            <w:r w:rsidRPr="00AC4ADB"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D</w:t>
            </w:r>
            <w:r w:rsidRPr="00AC4AD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4308</w:t>
            </w:r>
            <w:r w:rsidRPr="00AC4ADB">
              <w:t>,</w:t>
            </w:r>
            <w:r w:rsidRPr="00AC4ADB">
              <w:rPr>
                <w:lang w:val="en-US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F2778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D</w:t>
            </w:r>
            <w:r w:rsidRPr="00AC4AD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4308</w:t>
            </w:r>
            <w:r w:rsidRPr="00AC4ADB">
              <w:t>,</w:t>
            </w:r>
            <w:r w:rsidRPr="00AC4ADB">
              <w:rPr>
                <w:lang w:val="en-US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F2778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D</w:t>
            </w:r>
            <w:r w:rsidRPr="00AC4AD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4308</w:t>
            </w:r>
            <w:r w:rsidRPr="00AC4ADB">
              <w:t>,</w:t>
            </w:r>
            <w:r w:rsidRPr="00AC4ADB">
              <w:rPr>
                <w:lang w:val="en-US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F2778">
            <w:pPr>
              <w:jc w:val="both"/>
            </w:pPr>
            <w:r w:rsidRPr="00AC4ADB">
              <w:t>Приобретение дорожно-эксплутационной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D</w:t>
            </w:r>
            <w:r w:rsidRPr="00AC4ADB">
              <w:t>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D</w:t>
            </w:r>
            <w:r w:rsidRPr="00AC4ADB">
              <w:t>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D</w:t>
            </w:r>
            <w:r w:rsidRPr="00AC4ADB">
              <w:t>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46778">
            <w:pPr>
              <w:jc w:val="both"/>
            </w:pPr>
            <w:r w:rsidRPr="00AC4AD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14763,3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14128,5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46778">
            <w:pPr>
              <w:jc w:val="both"/>
            </w:pPr>
            <w:r w:rsidRPr="00AC4ADB">
              <w:t>Содержание и ремонт автомобильных дорог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14763,3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14128,5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46778">
            <w:pPr>
              <w:jc w:val="both"/>
            </w:pPr>
            <w:r w:rsidRPr="00AC4ADB">
              <w:t>Содержание и ремонт автомобильных дорог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79 8 00 04110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14703,3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14128,5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46778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79 8 00 04110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14703,3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14128,5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46778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79 8 00 04110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54B7A">
            <w:pPr>
              <w:jc w:val="center"/>
            </w:pPr>
            <w:r w:rsidRPr="00AC4ADB">
              <w:t>14703,3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13861,9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14128,5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A6116">
            <w:pPr>
              <w:jc w:val="both"/>
            </w:pPr>
            <w:r w:rsidRPr="00AC4ADB">
              <w:t>Капитальный ремонт, 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8 00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A6116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8 00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A6116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8 00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A6116">
            <w:pPr>
              <w:jc w:val="both"/>
            </w:pPr>
            <w:r w:rsidRPr="00AC4ADB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местного бюджета ( 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79 8 00 S7900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79 8 00 S7900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79 8 00 S7900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C0055">
            <w:pPr>
              <w:jc w:val="both"/>
            </w:pPr>
            <w:r w:rsidRPr="00AC4ADB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C0055">
            <w:pPr>
              <w:jc w:val="both"/>
            </w:pPr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C0055">
            <w:pPr>
              <w:jc w:val="both"/>
            </w:pPr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C0055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  <w:trHeight w:val="32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C0055">
            <w:pPr>
              <w:jc w:val="both"/>
            </w:pPr>
            <w:r w:rsidRPr="00AC4AD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C0055">
            <w:pPr>
              <w:jc w:val="both"/>
            </w:pPr>
            <w:r w:rsidRPr="00AC4ADB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C0055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C0055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C0055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2776,9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1611,0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 " Проведение ремонтных работ в жилых домах по адресу: Саратовская область, Озинский район, р.п.Озинки,ул.Ветеранов в 2018 году"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04 9 00 02100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932DC">
            <w:pPr>
              <w:jc w:val="center"/>
            </w:pPr>
            <w:r w:rsidRPr="00AC4ADB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04 9 00 02100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932DC">
            <w:pPr>
              <w:jc w:val="center"/>
            </w:pPr>
            <w:r w:rsidRPr="00AC4ADB">
              <w:t>522,5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671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45,8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both"/>
            </w:pPr>
            <w:r w:rsidRPr="00AC4AD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50006">
            <w:pPr>
              <w:jc w:val="center"/>
            </w:pPr>
            <w:r w:rsidRPr="00AC4ADB">
              <w:t>157,7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both"/>
            </w:pPr>
            <w:r w:rsidRPr="00AC4ADB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F59B9">
            <w:pPr>
              <w:jc w:val="center"/>
            </w:pPr>
            <w:r w:rsidRPr="00AC4ADB">
              <w:t>157,7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B1128">
            <w:pPr>
              <w:jc w:val="center"/>
            </w:pPr>
            <w:r w:rsidRPr="00AC4ADB">
              <w:t>157,7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B1128">
            <w:pPr>
              <w:jc w:val="center"/>
            </w:pPr>
            <w:r w:rsidRPr="00AC4ADB">
              <w:t>157,7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B1128">
            <w:pPr>
              <w:jc w:val="center"/>
            </w:pPr>
            <w:r w:rsidRPr="00AC4ADB">
              <w:t>157,7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1165,9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Муниципальные 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 "Повышение энергетической эффективности и энергосбережения на территории  Озинского муниципального района  " на 2018 год и на плановый период 2019 и 2020 годов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01 6 00 02100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01 6 00 02100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01 6 00 02100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Муниципальная программа  "Обеспечение населения питьевой водой на территории Озинского муниципального района Саратовской области " на 2018 год и на плановый период 2019 и 2020 годов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E7219D">
              <w:t>190,1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04 7 00 02100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E7219D">
              <w:t>190,1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04 7 00 02100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E7219D">
              <w:t>190,1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04 7 00 02100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E7219D">
              <w:t>190,1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71 5 00 78500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71 5 00 78500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572,2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56595D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56595D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56595D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56595D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56595D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56595D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4863,4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2039,4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2157,2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1678,9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8625C">
            <w:pPr>
              <w:jc w:val="both"/>
            </w:pPr>
            <w:r w:rsidRPr="00AC4ADB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1678,9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8625C">
            <w:pPr>
              <w:jc w:val="both"/>
            </w:pPr>
            <w:r w:rsidRPr="00AC4ADB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1678,9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8625C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8625C">
            <w:pPr>
              <w:jc w:val="both"/>
            </w:pPr>
            <w:r w:rsidRPr="00AC4AD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8625C">
            <w:pPr>
              <w:jc w:val="both"/>
            </w:pPr>
            <w:r w:rsidRPr="00AC4AD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730,0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8625C">
            <w:pPr>
              <w:jc w:val="both"/>
            </w:pPr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918,1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both"/>
            </w:pPr>
            <w:r w:rsidRPr="00AC4AD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76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918,1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both"/>
            </w:pPr>
            <w:r w:rsidRPr="00AC4AD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76 1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918,1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3123,2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2057,2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Муниципальная программа " Создание условий для оказания медицинской помощи населению на территории Озинского муниципального района в 2016- 2018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01 8 00 00000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A41BB">
            <w:pPr>
              <w:jc w:val="center"/>
            </w:pPr>
            <w:r w:rsidRPr="00AC4ADB">
              <w:t>105,0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01 8 00 21000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A41BB">
            <w:pPr>
              <w:jc w:val="center"/>
            </w:pPr>
            <w:r w:rsidRPr="00AC4ADB">
              <w:t>105,0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01 8 00 21000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A41BB">
            <w:pPr>
              <w:jc w:val="center"/>
            </w:pPr>
            <w:r w:rsidRPr="00AC4ADB">
              <w:t>105,0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01 8 00 21000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76A5C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A41BB">
            <w:pPr>
              <w:jc w:val="center"/>
            </w:pPr>
            <w:r w:rsidRPr="00AC4ADB">
              <w:t>105,0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</w:tr>
      <w:tr w:rsidR="00834FB6" w:rsidRPr="00AC4AD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C45A02">
            <w:r w:rsidRPr="00AC4ADB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C45A02">
            <w:r w:rsidRPr="00AC4ADB">
              <w:t>Муниципальная программа "Обеспечение жилыми помещениями  молодых семей на территории Озинского муниципального района " на 2018 год"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742ED2">
              <w:t>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C45A02">
            <w:r w:rsidRPr="00AC4ADB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 3 00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742ED2">
              <w:t>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C45A02">
            <w:r w:rsidRPr="00AC4AD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04 3 00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742ED2">
              <w:t>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C45A02">
            <w:r w:rsidRPr="00AC4AD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690E">
            <w:pPr>
              <w:jc w:val="center"/>
            </w:pPr>
            <w:r w:rsidRPr="00AC4ADB">
              <w:t>04 3 00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615359">
            <w:pPr>
              <w:jc w:val="center"/>
            </w:pPr>
            <w:r w:rsidRPr="00742ED2">
              <w:t>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C45A02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2054,2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2006,3</w:t>
            </w:r>
          </w:p>
        </w:tc>
      </w:tr>
      <w:tr w:rsidR="00834FB6" w:rsidRPr="00AC4AD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C45A02">
            <w:r w:rsidRPr="00AC4AD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2006,3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45A02">
            <w:r w:rsidRPr="00AC4ADB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2006,3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45A02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35,5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45A02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35,5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45A02">
            <w:r w:rsidRPr="00AC4AD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1970,8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45A02">
            <w:r w:rsidRPr="00AC4AD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1970,8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r w:rsidRPr="00AC4ADB">
              <w:t>Расходы на осуществление полномочий 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70 6 00 00000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rPr>
                <w:lang w:val="en-US"/>
              </w:rPr>
              <w:t>183</w:t>
            </w:r>
            <w:r w:rsidRPr="00AC4ADB"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r w:rsidRPr="00AC4ADB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15359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183,1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r w:rsidRPr="00AC4AD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15359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183,1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r w:rsidRPr="00AC4AD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15359">
            <w:pPr>
              <w:jc w:val="center"/>
            </w:pPr>
            <w:r w:rsidRPr="00AC4ADB">
              <w:t xml:space="preserve">70 6 00 </w:t>
            </w:r>
            <w:r w:rsidRPr="00AC4ADB"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jc w:val="center"/>
            </w:pPr>
            <w:r w:rsidRPr="00AC4ADB">
              <w:t>183,1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73E9">
            <w:pPr>
              <w:overflowPunct/>
              <w:autoSpaceDE/>
              <w:adjustRightInd/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955,2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955,2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16</w:t>
            </w:r>
            <w:r w:rsidRPr="00AC4ADB"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50,0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76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both"/>
            </w:pPr>
            <w:r w:rsidRPr="00AC4AD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76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both"/>
            </w:pPr>
            <w:r w:rsidRPr="00AC4AD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76 3 00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pPr>
              <w:jc w:val="both"/>
            </w:pPr>
            <w:r w:rsidRPr="00AC4ADB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05050">
            <w:pPr>
              <w:jc w:val="both"/>
            </w:pPr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both"/>
            </w:pPr>
            <w:r w:rsidRPr="00AC4ADB"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both"/>
            </w:pPr>
            <w:r w:rsidRPr="00AC4ADB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both"/>
            </w:pPr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both"/>
            </w:pPr>
            <w:r w:rsidRPr="00AC4ADB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both"/>
            </w:pPr>
            <w:r w:rsidRPr="00AC4ADB">
              <w:t>Поддержка районных печатных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both"/>
            </w:pPr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93BC7">
            <w:pPr>
              <w:jc w:val="both"/>
            </w:pPr>
            <w:r w:rsidRPr="00AC4ADB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F16B6">
            <w:pPr>
              <w:jc w:val="center"/>
            </w:pPr>
            <w:r w:rsidRPr="00AC4AD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F16B6">
            <w:pPr>
              <w:jc w:val="center"/>
            </w:pPr>
            <w:r w:rsidRPr="00AC4ADB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F16B6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F16B6">
            <w:pPr>
              <w:jc w:val="center"/>
            </w:pPr>
            <w:r w:rsidRPr="00AC4ADB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0004E">
            <w:pPr>
              <w:jc w:val="center"/>
            </w:pPr>
            <w:r w:rsidRPr="00AC4ADB">
              <w:t>203,7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/>
                <w:bCs/>
              </w:rPr>
            </w:pPr>
            <w:r w:rsidRPr="00AC4ADB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258339,3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218676,7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225254,5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255831,7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216150,5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222728,2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76719,9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59873,9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61798,7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r w:rsidRPr="00AC4ADB">
              <w:t>Муниципальная программа "Повышение энергетической эффективности и энергосбережения на территории  Озинского муниципального района  " на 2018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01 6 00 00000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4134,2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r w:rsidRPr="00AC4ADB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F66A94">
            <w:pPr>
              <w:jc w:val="center"/>
            </w:pPr>
            <w:r w:rsidRPr="00243B70">
              <w:rPr>
                <w:bCs/>
              </w:rPr>
              <w:t>4134,2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F66A94">
            <w:pPr>
              <w:jc w:val="center"/>
            </w:pPr>
            <w:r w:rsidRPr="00243B70">
              <w:rPr>
                <w:bCs/>
              </w:rPr>
              <w:t>4134,2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F66A94">
            <w:pPr>
              <w:jc w:val="center"/>
            </w:pPr>
            <w:r w:rsidRPr="00243B70">
              <w:rPr>
                <w:bCs/>
              </w:rPr>
              <w:t>4134,2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>
              <w:rPr>
                <w:bCs/>
              </w:rPr>
              <w:t>3979,6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>
              <w:rPr>
                <w:bCs/>
              </w:rPr>
              <w:t>3979,6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F66A94">
            <w:pPr>
              <w:jc w:val="center"/>
            </w:pPr>
            <w:r w:rsidRPr="00685911">
              <w:rPr>
                <w:bCs/>
              </w:rPr>
              <w:t>3726,4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F66A94">
            <w:pPr>
              <w:jc w:val="center"/>
            </w:pPr>
            <w:r w:rsidRPr="00685911">
              <w:rPr>
                <w:bCs/>
              </w:rPr>
              <w:t>3726,4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Default="00834FB6" w:rsidP="00F66A94">
            <w:pPr>
              <w:jc w:val="center"/>
            </w:pPr>
            <w:r w:rsidRPr="00685911">
              <w:rPr>
                <w:bCs/>
              </w:rPr>
              <w:t>3726,4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4FB6" w:rsidRPr="00AC4ADB" w:rsidRDefault="00834FB6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  <w:rPr>
                <w:bCs/>
              </w:rPr>
            </w:pPr>
            <w:r>
              <w:rPr>
                <w:bCs/>
              </w:rPr>
              <w:t>253,2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A2082">
            <w:pPr>
              <w:jc w:val="center"/>
            </w:pPr>
            <w:r>
              <w:rPr>
                <w:bCs/>
              </w:rPr>
              <w:t>253,2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927EC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A2082">
            <w:pPr>
              <w:jc w:val="center"/>
            </w:pPr>
            <w:r>
              <w:rPr>
                <w:bCs/>
              </w:rPr>
              <w:t>253,2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 " Развитие системы образования Озинского муниципального района Саратовской области 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68606,1</w:t>
            </w:r>
          </w:p>
          <w:p w:rsidR="00834FB6" w:rsidRPr="00AC4ADB" w:rsidRDefault="00834FB6" w:rsidP="00C300F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59873,9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61798,7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A89">
            <w:pPr>
              <w:jc w:val="center"/>
              <w:rPr>
                <w:bCs/>
              </w:rPr>
            </w:pPr>
            <w:r>
              <w:rPr>
                <w:bCs/>
              </w:rPr>
              <w:t>68606,1</w:t>
            </w:r>
          </w:p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59873,9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61798,7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23522,0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22046,9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22046,9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23522,0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22046,9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22046,9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151D9">
            <w:pPr>
              <w:jc w:val="center"/>
            </w:pPr>
            <w:r>
              <w:rPr>
                <w:bCs/>
              </w:rPr>
              <w:t>23522,0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22046,9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22046,9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151D9">
            <w:pPr>
              <w:jc w:val="center"/>
            </w:pPr>
            <w:r>
              <w:rPr>
                <w:bCs/>
              </w:rPr>
              <w:t>23522,0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22046,9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22046,9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40916,4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37827,0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39751,8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39917,4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36828,0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38752,8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39917,4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36828,0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38752,8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39917,4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36828,0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38752,8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999,0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999,0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999,0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999,0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2847,4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2847,4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E6278">
            <w:pPr>
              <w:jc w:val="center"/>
            </w:pPr>
            <w:r>
              <w:rPr>
                <w:bCs/>
              </w:rPr>
              <w:t>2847,4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E6278">
            <w:pPr>
              <w:jc w:val="center"/>
            </w:pPr>
            <w:r>
              <w:rPr>
                <w:bCs/>
              </w:rPr>
              <w:t>2847,4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1320,2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1302,5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19D1">
            <w:pPr>
              <w:jc w:val="center"/>
            </w:pPr>
            <w:r w:rsidRPr="00AC4ADB">
              <w:rPr>
                <w:bCs/>
              </w:rPr>
              <w:t>1302,5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23 1 05 24300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D19D1">
            <w:pPr>
              <w:jc w:val="center"/>
            </w:pPr>
            <w:r w:rsidRPr="00AC4ADB">
              <w:rPr>
                <w:bCs/>
              </w:rPr>
              <w:t>1302,5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81205">
            <w:pPr>
              <w:jc w:val="center"/>
            </w:pPr>
            <w:r w:rsidRPr="00AC4ADB">
              <w:t>23 1 05 72200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23 1 05 72200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23 1 05 72200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166617,7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145671,6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150321,8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r w:rsidRPr="00AC4ADB">
              <w:t>Муниципальная программа "Повышение энергетической эффективности и энергосбережения на территории  Озинского муниципального района  " на 2018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01 6 00 00000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3145,0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r w:rsidRPr="00AC4ADB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B73AF">
            <w:pPr>
              <w:jc w:val="center"/>
            </w:pPr>
            <w:r w:rsidRPr="00AC4ADB">
              <w:rPr>
                <w:bCs/>
              </w:rPr>
              <w:t>3145,0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01790">
            <w:pPr>
              <w:jc w:val="center"/>
            </w:pPr>
            <w:r w:rsidRPr="00AC4ADB">
              <w:rPr>
                <w:bCs/>
              </w:rPr>
              <w:t>3145,0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01 6 00 78500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01790">
            <w:pPr>
              <w:jc w:val="center"/>
            </w:pPr>
            <w:r w:rsidRPr="00AC4ADB">
              <w:rPr>
                <w:bCs/>
              </w:rPr>
              <w:t>3145,0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2580C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206,5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206,5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196,3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151D9">
            <w:pPr>
              <w:jc w:val="center"/>
            </w:pPr>
            <w:r>
              <w:rPr>
                <w:bCs/>
              </w:rPr>
              <w:t>196,3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151D9">
            <w:pPr>
              <w:jc w:val="center"/>
            </w:pPr>
            <w:r>
              <w:rPr>
                <w:bCs/>
              </w:rPr>
              <w:t>196,3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4FB6" w:rsidRPr="00AC4ADB" w:rsidRDefault="00834FB6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00594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 " Развитие системы образования Озинского муниципального района Саратовской области 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>
              <w:rPr>
                <w:bCs/>
              </w:rPr>
              <w:t>163266,2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145671,6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150321,8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163266,2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145671,6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150321,8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18667,3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14750,8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C255D">
            <w:pPr>
              <w:jc w:val="center"/>
            </w:pPr>
            <w:r>
              <w:rPr>
                <w:bCs/>
              </w:rPr>
              <w:t>18667,3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14750,8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26D04">
            <w:pPr>
              <w:jc w:val="center"/>
            </w:pPr>
            <w:r>
              <w:rPr>
                <w:bCs/>
              </w:rPr>
              <w:t>18667,3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14750,8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26D04">
            <w:pPr>
              <w:jc w:val="center"/>
            </w:pPr>
            <w:r>
              <w:rPr>
                <w:bCs/>
              </w:rPr>
              <w:t>18667,3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14750,8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138644,1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131438,9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135571,0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134978,2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127773,0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131994,1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134978,2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127773,0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131994,1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134978,2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127773,0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131994,1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3431,8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3431,8</w:t>
            </w:r>
          </w:p>
        </w:tc>
      </w:tr>
      <w:tr w:rsidR="00834FB6" w:rsidRPr="00AC4ADB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3520,8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3431,8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3490,1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C0384">
            <w:pPr>
              <w:jc w:val="center"/>
            </w:pPr>
            <w:r w:rsidRPr="00AC4ADB">
              <w:rPr>
                <w:bCs/>
              </w:rPr>
              <w:t>3490,1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C0384">
            <w:pPr>
              <w:jc w:val="center"/>
            </w:pPr>
            <w:r w:rsidRPr="00AC4ADB">
              <w:rPr>
                <w:bCs/>
              </w:rPr>
              <w:t>3490,1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23 2 03 72200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C0384">
            <w:pPr>
              <w:jc w:val="center"/>
            </w:pPr>
            <w:r w:rsidRPr="00AC4ADB">
              <w:rPr>
                <w:bCs/>
              </w:rPr>
              <w:t>3490,1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2464,7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1877,4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1877,4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1877,4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23 2 05 72200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587,3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23 2 05 72200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587,3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  <w:p w:rsidR="00834FB6" w:rsidRPr="00AC4ADB" w:rsidRDefault="00834FB6" w:rsidP="0074546F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23 2 05 72200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587,3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1316,5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869,7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4FB6" w:rsidRPr="00AC4ADB" w:rsidRDefault="00834FB6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Муниципальная программа " Развитие системы образования Озинского муниципального района Саратовской области 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1292,3</w:t>
            </w:r>
          </w:p>
          <w:p w:rsidR="00834FB6" w:rsidRPr="00AC4ADB" w:rsidRDefault="00834FB6" w:rsidP="003F2206">
            <w:pPr>
              <w:tabs>
                <w:tab w:val="left" w:pos="1105"/>
              </w:tabs>
            </w:pPr>
            <w:r w:rsidRPr="00AC4ADB">
              <w:tab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869,7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1292,3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869,7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870,8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869,7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778,5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869,7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F2206">
            <w:pPr>
              <w:jc w:val="center"/>
            </w:pPr>
            <w:r>
              <w:rPr>
                <w:bCs/>
              </w:rPr>
              <w:t>778,5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869,7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F2206">
            <w:pPr>
              <w:jc w:val="center"/>
            </w:pPr>
            <w:r>
              <w:rPr>
                <w:bCs/>
              </w:rPr>
              <w:t>778,5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869,7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A364F">
            <w:pPr>
              <w:jc w:val="both"/>
            </w:pPr>
            <w:r w:rsidRPr="00AC4ADB">
              <w:t>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 xml:space="preserve">23 3 01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A364F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 xml:space="preserve">23 3 01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BA364F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 xml:space="preserve">23 3 01 </w:t>
            </w:r>
            <w:r w:rsidRPr="00AC4ADB">
              <w:rPr>
                <w:lang w:val="en-US"/>
              </w:rPr>
              <w:t>S18</w:t>
            </w:r>
            <w:r w:rsidRPr="00AC4AD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2E64">
            <w:pPr>
              <w:jc w:val="both"/>
            </w:pPr>
            <w:r w:rsidRPr="00AC4ADB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2E64">
            <w:pPr>
              <w:jc w:val="both"/>
            </w:pPr>
            <w:r w:rsidRPr="00AC4ADB">
              <w:t>Обеспечению повышения 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2E64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F2206">
            <w:pPr>
              <w:jc w:val="center"/>
            </w:pPr>
            <w:r w:rsidRPr="00AC4ADB">
              <w:rPr>
                <w:bCs/>
              </w:rPr>
              <w:t>277,1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2E64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3F2206">
            <w:pPr>
              <w:jc w:val="center"/>
            </w:pPr>
            <w:r w:rsidRPr="00AC4ADB">
              <w:rPr>
                <w:bCs/>
              </w:rPr>
              <w:t>277,1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52E64">
            <w:pPr>
              <w:jc w:val="both"/>
            </w:pPr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23 3 03 72200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pPr>
              <w:jc w:val="both"/>
            </w:pPr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pPr>
              <w:jc w:val="both"/>
            </w:pPr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pPr>
              <w:jc w:val="both"/>
            </w:pPr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23 3 05 24300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1033,5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304,9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304,9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60830">
            <w:pPr>
              <w:jc w:val="center"/>
            </w:pPr>
            <w:r>
              <w:rPr>
                <w:bCs/>
              </w:rPr>
              <w:t>289,4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60830">
            <w:pPr>
              <w:jc w:val="center"/>
            </w:pPr>
            <w:r>
              <w:rPr>
                <w:bCs/>
              </w:rPr>
              <w:t>289,4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4FB6" w:rsidRPr="00AC4ADB" w:rsidRDefault="00834FB6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60830">
            <w:pPr>
              <w:jc w:val="center"/>
            </w:pPr>
            <w:r>
              <w:rPr>
                <w:bCs/>
              </w:rPr>
              <w:t>15,5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60830">
            <w:pPr>
              <w:jc w:val="center"/>
            </w:pPr>
            <w:r>
              <w:rPr>
                <w:bCs/>
              </w:rPr>
              <w:t>15,5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728,6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728,6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691,0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>
              <w:t>691,0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>
              <w:t>691,0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697,2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79 3 00 24300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79 3 00 24300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79 3 00 24300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A6C3E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79 3 00 72200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79 3 00 72200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79 3 00 72200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10144,2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9038,1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9040,9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465,4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465,4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442,2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442,2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442,2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4FB6" w:rsidRPr="00AC4ADB" w:rsidRDefault="00834FB6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850FD5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296,1</w:t>
            </w:r>
          </w:p>
        </w:tc>
      </w:tr>
      <w:tr w:rsidR="00834FB6" w:rsidRPr="00AC4ADB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850FD5">
            <w:r w:rsidRPr="00AC4AD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296,1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148,8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133,8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133,8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t>0</w:t>
            </w:r>
            <w:r w:rsidRPr="00AC4ADB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147,3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100,3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104,2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100,3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104,2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43,1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50FD5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43,1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1304,6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1219,8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1219,8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1149,7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1219,8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1219,8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1098,3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1219,8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1219,8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1000,4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1209,4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1000,4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1209,4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92A35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5,4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92A35">
            <w:r w:rsidRPr="00AC4AD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5,4</w:t>
            </w:r>
          </w:p>
        </w:tc>
      </w:tr>
      <w:tr w:rsidR="00834FB6" w:rsidRPr="00AC4ADB" w:rsidTr="0046448A">
        <w:trPr>
          <w:gridBefore w:val="1"/>
          <w:trHeight w:val="25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71 3 00 72200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F43F9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5610,3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5335,0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5340,8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4136,4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3877,3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3883,1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3872,6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3877,3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3877,3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3261,0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3386,5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3386,5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3261,0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3386,5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3386,5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485,8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485,8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133F7">
            <w:pPr>
              <w:jc w:val="both"/>
            </w:pPr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133F7">
            <w:pPr>
              <w:jc w:val="both"/>
            </w:pPr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0FF8">
            <w:pPr>
              <w:jc w:val="center"/>
            </w:pPr>
            <w:r w:rsidRPr="00AC4AD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133F7">
            <w:pPr>
              <w:jc w:val="both"/>
            </w:pPr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A0FF8">
            <w:pPr>
              <w:jc w:val="center"/>
            </w:pPr>
            <w:r w:rsidRPr="00AC4AD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133F7">
            <w:pPr>
              <w:jc w:val="both"/>
            </w:pPr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both"/>
            </w:pPr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both"/>
            </w:pPr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72 6 00 24300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both"/>
            </w:pPr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72 6 00 72200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72 6 00 72200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72 6 00 72200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1473,9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1457,7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1457,7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1395,0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1457,7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1287,6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1360,3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1360,3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1287,6</w:t>
            </w:r>
          </w:p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1360,3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1360,3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95,9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95,9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844A4">
            <w:pPr>
              <w:jc w:val="center"/>
            </w:pPr>
            <w:r w:rsidRPr="00AC4ADB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1721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1721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844A4">
            <w:pPr>
              <w:jc w:val="center"/>
            </w:pPr>
            <w:r w:rsidRPr="00AC4ADB">
              <w:t>72 9 00 24300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1721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17214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844A4">
            <w:pPr>
              <w:jc w:val="center"/>
            </w:pPr>
            <w:r w:rsidRPr="00AC4ADB">
              <w:t>72 9 00 72200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72 9 00 72200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</w:pPr>
            <w:r w:rsidRPr="00AC4ADB">
              <w:t>72 9 00 72200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D37B55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74546F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2469,5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2184,2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2184,2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2310,3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2184,2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2184,2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844A4">
            <w:pPr>
              <w:jc w:val="center"/>
              <w:rPr>
                <w:bCs/>
              </w:rPr>
            </w:pPr>
            <w:r>
              <w:rPr>
                <w:bCs/>
              </w:rPr>
              <w:t>1717,1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1761,0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1761,0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1717,1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1761,0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1761,0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571,6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418,2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418,2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571,6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418,2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418,2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>
              <w:rPr>
                <w:bCs/>
              </w:rPr>
              <w:t>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</w:tr>
      <w:tr w:rsidR="00834FB6" w:rsidRPr="00AC4ADB" w:rsidTr="006C1648">
        <w:trPr>
          <w:gridBefore w:val="1"/>
          <w:trHeight w:val="185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06B81">
            <w:pPr>
              <w:jc w:val="center"/>
              <w:rPr>
                <w:bCs/>
              </w:rPr>
            </w:pPr>
            <w:r>
              <w:rPr>
                <w:bCs/>
              </w:rPr>
              <w:t>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070B6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070B6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070B6">
            <w:pPr>
              <w:jc w:val="center"/>
            </w:pPr>
            <w:r w:rsidRPr="00AC4AD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070B6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070B6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070B6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070B6">
            <w:pPr>
              <w:jc w:val="center"/>
            </w:pPr>
            <w:r w:rsidRPr="00AC4AD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10E50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pPr>
              <w:jc w:val="center"/>
            </w:pPr>
            <w:r w:rsidRPr="00AC4ADB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pPr>
              <w:jc w:val="center"/>
            </w:pPr>
            <w:r w:rsidRPr="00AC4ADB">
              <w:t>74 0 00 24300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567D5">
            <w:pPr>
              <w:jc w:val="center"/>
            </w:pPr>
            <w:r w:rsidRPr="00AC4ADB">
              <w:t>74 0 00 72200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74 0 00 72200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</w:pPr>
            <w:r w:rsidRPr="00AC4ADB">
              <w:t>74 0 00 72200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822731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Cs/>
              </w:rPr>
            </w:pPr>
            <w:r w:rsidRPr="00AC4ADB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2507,6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</w:pPr>
            <w:r w:rsidRPr="00AC4ADB">
              <w:t>2526,2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150,0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150,0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2376,2</w:t>
            </w:r>
          </w:p>
        </w:tc>
      </w:tr>
      <w:tr w:rsidR="00834FB6" w:rsidRPr="00AC4ADB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6D0623">
            <w:r w:rsidRPr="00AC4AD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</w:tr>
      <w:tr w:rsidR="00834FB6" w:rsidRPr="00AC4ADB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FB6" w:rsidRPr="00AC4ADB" w:rsidRDefault="00834FB6" w:rsidP="006D0623">
            <w:r w:rsidRPr="00AC4AD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spacing w:val="-6"/>
              </w:rPr>
            </w:pPr>
            <w:r w:rsidRPr="00AC4ADB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2357,6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2376,2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/>
                <w:bCs/>
              </w:rPr>
            </w:pPr>
            <w:r w:rsidRPr="00AC4ADB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 w:rsidRPr="00AC4ADB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/>
                <w:bCs/>
              </w:rPr>
              <w:t>4664,7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/>
                <w:bCs/>
              </w:rPr>
              <w:t>4964,7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</w:pPr>
            <w:r>
              <w:t>6429,4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4561,8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</w:pPr>
            <w:r>
              <w:t>6429,4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4561,8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3216E">
            <w:r w:rsidRPr="00AC4ADB">
              <w:rPr>
                <w:bCs/>
              </w:rPr>
              <w:t xml:space="preserve">Муниципальные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9D03EB">
            <w:pPr>
              <w:jc w:val="center"/>
            </w:pPr>
            <w:r>
              <w:t>5924,9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4561,8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3216E">
            <w:pPr>
              <w:rPr>
                <w:bCs/>
              </w:rPr>
            </w:pPr>
            <w:r w:rsidRPr="00AC4ADB">
              <w:rPr>
                <w:bCs/>
              </w:rPr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E68FD">
            <w:pPr>
              <w:jc w:val="center"/>
            </w:pPr>
            <w:r>
              <w:t>5825,9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4561,8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3216E">
            <w:pPr>
              <w:rPr>
                <w:bCs/>
              </w:rPr>
            </w:pPr>
            <w:r w:rsidRPr="00AC4ADB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5023,8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4561,8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5023,8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4561,8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5023,8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4561,8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C300F3">
            <w:pPr>
              <w:jc w:val="center"/>
            </w:pPr>
            <w:r>
              <w:t>5023,8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4267,8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4561,8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07088B">
            <w:pPr>
              <w:jc w:val="center"/>
            </w:pPr>
            <w:r w:rsidRPr="00AC4ADB">
              <w:t>02 1 03 72200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802,1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802,1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02 1 03 72200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802,1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E66863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D503A">
            <w:r w:rsidRPr="00AC4ADB">
              <w:t>Муниципальная программа "Профилактика правонарушений и усиление борьбы с преступностью на территории муниципального района на 2017-2019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D503A">
            <w:r w:rsidRPr="00AC4AD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                (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02 7 00 02200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632AAE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504,5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473,5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834FB6" w:rsidRPr="00AC4ADB" w:rsidRDefault="00834FB6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r w:rsidRPr="00AC4AD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D4721">
            <w:pPr>
              <w:jc w:val="center"/>
            </w:pPr>
            <w:r w:rsidRPr="00AC4ADB">
              <w:t xml:space="preserve">05 0 01 </w:t>
            </w:r>
            <w:r w:rsidRPr="00AC4ADB">
              <w:rPr>
                <w:lang w:val="en-US"/>
              </w:rPr>
              <w:t>S</w:t>
            </w:r>
            <w:r w:rsidRPr="00AC4AD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5E4B07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Cs/>
              </w:rPr>
            </w:pPr>
            <w:r w:rsidRPr="00AC4ADB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609,5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396,9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402,9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Cs/>
              </w:rPr>
            </w:pPr>
            <w:r w:rsidRPr="00AC4ADB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rPr>
                <w:bCs/>
              </w:rPr>
              <w:t xml:space="preserve">Муниципальные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B6BAE">
            <w:pPr>
              <w:jc w:val="center"/>
            </w:pPr>
            <w:r w:rsidRPr="00AC4ADB"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Cs/>
              </w:rPr>
            </w:pPr>
            <w:r w:rsidRPr="00AC4ADB">
              <w:rPr>
                <w:bCs/>
              </w:rPr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B6BAE">
            <w:pPr>
              <w:jc w:val="center"/>
            </w:pPr>
            <w:r w:rsidRPr="00AC4ADB"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B6BAE">
            <w:pPr>
              <w:jc w:val="center"/>
            </w:pPr>
            <w:r w:rsidRPr="00AC4ADB"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AA065F">
            <w:pPr>
              <w:jc w:val="center"/>
            </w:pPr>
            <w:r w:rsidRPr="00AC4ADB"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50,5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Cs/>
              </w:rPr>
            </w:pPr>
            <w:r w:rsidRPr="00AC4ADB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19,5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rPr>
                <w:bCs/>
              </w:rPr>
              <w:t xml:space="preserve">Муниципальные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19,5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Cs/>
              </w:rPr>
            </w:pPr>
            <w:r w:rsidRPr="00AC4ADB">
              <w:rPr>
                <w:bCs/>
              </w:rPr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19,5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19,5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19,5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lang w:val="en-US"/>
              </w:rPr>
            </w:pPr>
            <w:r w:rsidRPr="00AC4ADB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rPr>
                <w:bCs/>
              </w:rPr>
              <w:t>19,5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pPr>
              <w:jc w:val="both"/>
            </w:pPr>
            <w:r w:rsidRPr="00AC4ADB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326,9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332,9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326,9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332,9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326,9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332,9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319,8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325,8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300,8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429,4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300,8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25,0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7,1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2A5357">
            <w:r w:rsidRPr="00AC4ADB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D503A">
            <w:r w:rsidRPr="00AC4AD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AC4AD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FD503A">
            <w:r w:rsidRPr="00AC4AD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71 5 00 24300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  <w:r w:rsidRPr="00AC4AD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Cs/>
              </w:rPr>
            </w:pPr>
            <w:r w:rsidRPr="00AC4ADB">
              <w:rPr>
                <w:bCs/>
              </w:rPr>
              <w:t>-</w:t>
            </w:r>
          </w:p>
        </w:tc>
      </w:tr>
      <w:tr w:rsidR="00834FB6" w:rsidRPr="00CB4D1A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4B7E93">
            <w:pPr>
              <w:rPr>
                <w:b/>
              </w:rPr>
            </w:pPr>
            <w:r w:rsidRPr="00AC4ADB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388792,2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AC4ADB" w:rsidRDefault="00834FB6" w:rsidP="00131C13">
            <w:pPr>
              <w:overflowPunct/>
              <w:autoSpaceDE/>
              <w:adjustRightInd/>
              <w:jc w:val="center"/>
              <w:rPr>
                <w:b/>
              </w:rPr>
            </w:pPr>
            <w:r w:rsidRPr="00AC4ADB">
              <w:rPr>
                <w:b/>
              </w:rPr>
              <w:t>298440,7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34FB6" w:rsidRPr="00CB4D1A" w:rsidRDefault="00834FB6" w:rsidP="00131C13">
            <w:pPr>
              <w:overflowPunct/>
              <w:autoSpaceDE/>
              <w:adjustRightInd/>
              <w:jc w:val="center"/>
              <w:rPr>
                <w:b/>
              </w:rPr>
            </w:pPr>
            <w:r w:rsidRPr="00AC4ADB">
              <w:rPr>
                <w:b/>
              </w:rPr>
              <w:t>307659,2</w:t>
            </w:r>
          </w:p>
        </w:tc>
      </w:tr>
    </w:tbl>
    <w:p w:rsidR="00834FB6" w:rsidRPr="00821B16" w:rsidRDefault="00834FB6"/>
    <w:sectPr w:rsidR="00834FB6" w:rsidRPr="00821B16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16EDA"/>
    <w:rsid w:val="00017214"/>
    <w:rsid w:val="00030F96"/>
    <w:rsid w:val="000328F0"/>
    <w:rsid w:val="00032B63"/>
    <w:rsid w:val="000337F4"/>
    <w:rsid w:val="00040D46"/>
    <w:rsid w:val="00042593"/>
    <w:rsid w:val="00043A71"/>
    <w:rsid w:val="00043FE9"/>
    <w:rsid w:val="00050412"/>
    <w:rsid w:val="000529A7"/>
    <w:rsid w:val="00061A12"/>
    <w:rsid w:val="0007088B"/>
    <w:rsid w:val="000874AF"/>
    <w:rsid w:val="00090D2A"/>
    <w:rsid w:val="000A528F"/>
    <w:rsid w:val="000A7D67"/>
    <w:rsid w:val="000B1128"/>
    <w:rsid w:val="000C5428"/>
    <w:rsid w:val="000D0DDC"/>
    <w:rsid w:val="000D61AF"/>
    <w:rsid w:val="000D6A03"/>
    <w:rsid w:val="000D7110"/>
    <w:rsid w:val="000E4CD9"/>
    <w:rsid w:val="000E5518"/>
    <w:rsid w:val="000E5DB6"/>
    <w:rsid w:val="000F19A0"/>
    <w:rsid w:val="000F4D13"/>
    <w:rsid w:val="001000F4"/>
    <w:rsid w:val="001003F6"/>
    <w:rsid w:val="001065D9"/>
    <w:rsid w:val="001072C1"/>
    <w:rsid w:val="00112164"/>
    <w:rsid w:val="00112C5B"/>
    <w:rsid w:val="00116138"/>
    <w:rsid w:val="00122C96"/>
    <w:rsid w:val="00123E89"/>
    <w:rsid w:val="00123EC5"/>
    <w:rsid w:val="00131C13"/>
    <w:rsid w:val="001373E9"/>
    <w:rsid w:val="00140CAD"/>
    <w:rsid w:val="00145DE4"/>
    <w:rsid w:val="00147007"/>
    <w:rsid w:val="001571F6"/>
    <w:rsid w:val="00160830"/>
    <w:rsid w:val="00164628"/>
    <w:rsid w:val="001652F4"/>
    <w:rsid w:val="00173E8D"/>
    <w:rsid w:val="0017476B"/>
    <w:rsid w:val="0018625C"/>
    <w:rsid w:val="001927EC"/>
    <w:rsid w:val="001A00D5"/>
    <w:rsid w:val="001A1B0B"/>
    <w:rsid w:val="001A217E"/>
    <w:rsid w:val="001A267D"/>
    <w:rsid w:val="001A2B21"/>
    <w:rsid w:val="001A3289"/>
    <w:rsid w:val="001B6B1D"/>
    <w:rsid w:val="001C1214"/>
    <w:rsid w:val="001C28DE"/>
    <w:rsid w:val="001C28DF"/>
    <w:rsid w:val="001D00AE"/>
    <w:rsid w:val="001D06C4"/>
    <w:rsid w:val="001D0ADC"/>
    <w:rsid w:val="001D7EFB"/>
    <w:rsid w:val="001E0E0B"/>
    <w:rsid w:val="001F2B49"/>
    <w:rsid w:val="0020655A"/>
    <w:rsid w:val="002156C2"/>
    <w:rsid w:val="002159AC"/>
    <w:rsid w:val="00221393"/>
    <w:rsid w:val="00243B70"/>
    <w:rsid w:val="00250006"/>
    <w:rsid w:val="00263CA6"/>
    <w:rsid w:val="00264A61"/>
    <w:rsid w:val="00265BE5"/>
    <w:rsid w:val="00266C59"/>
    <w:rsid w:val="00280C3B"/>
    <w:rsid w:val="002844A4"/>
    <w:rsid w:val="002923DD"/>
    <w:rsid w:val="00292C4B"/>
    <w:rsid w:val="002934E0"/>
    <w:rsid w:val="002967A7"/>
    <w:rsid w:val="00297359"/>
    <w:rsid w:val="002A5357"/>
    <w:rsid w:val="002A54EF"/>
    <w:rsid w:val="002A6792"/>
    <w:rsid w:val="002A785D"/>
    <w:rsid w:val="002B6BAE"/>
    <w:rsid w:val="002C643A"/>
    <w:rsid w:val="002C7C34"/>
    <w:rsid w:val="002D0A7F"/>
    <w:rsid w:val="002D1244"/>
    <w:rsid w:val="002D20BC"/>
    <w:rsid w:val="002D5935"/>
    <w:rsid w:val="002E12C3"/>
    <w:rsid w:val="002E132B"/>
    <w:rsid w:val="002E14EE"/>
    <w:rsid w:val="002E2382"/>
    <w:rsid w:val="002E332F"/>
    <w:rsid w:val="002E5FB3"/>
    <w:rsid w:val="002F024F"/>
    <w:rsid w:val="002F15BD"/>
    <w:rsid w:val="002F28BB"/>
    <w:rsid w:val="002F2BDC"/>
    <w:rsid w:val="002F31B4"/>
    <w:rsid w:val="002F618E"/>
    <w:rsid w:val="002F7291"/>
    <w:rsid w:val="00301AC8"/>
    <w:rsid w:val="00301B87"/>
    <w:rsid w:val="0030245E"/>
    <w:rsid w:val="00304377"/>
    <w:rsid w:val="0031013E"/>
    <w:rsid w:val="0032040D"/>
    <w:rsid w:val="0032134D"/>
    <w:rsid w:val="00321D05"/>
    <w:rsid w:val="00322306"/>
    <w:rsid w:val="0033366B"/>
    <w:rsid w:val="003354CE"/>
    <w:rsid w:val="00336910"/>
    <w:rsid w:val="003417F2"/>
    <w:rsid w:val="0034236F"/>
    <w:rsid w:val="00342F9A"/>
    <w:rsid w:val="00345A0D"/>
    <w:rsid w:val="00346592"/>
    <w:rsid w:val="00361049"/>
    <w:rsid w:val="003737BD"/>
    <w:rsid w:val="0038542E"/>
    <w:rsid w:val="00386443"/>
    <w:rsid w:val="00393BC7"/>
    <w:rsid w:val="00397027"/>
    <w:rsid w:val="003A5B7B"/>
    <w:rsid w:val="003A6101"/>
    <w:rsid w:val="003B6FC6"/>
    <w:rsid w:val="003B7BBD"/>
    <w:rsid w:val="003C255D"/>
    <w:rsid w:val="003C3F65"/>
    <w:rsid w:val="003C4B85"/>
    <w:rsid w:val="003C53F3"/>
    <w:rsid w:val="003C5576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387C"/>
    <w:rsid w:val="00406B81"/>
    <w:rsid w:val="004070B6"/>
    <w:rsid w:val="00413B5B"/>
    <w:rsid w:val="0043216E"/>
    <w:rsid w:val="00432815"/>
    <w:rsid w:val="0043730B"/>
    <w:rsid w:val="00446778"/>
    <w:rsid w:val="00447220"/>
    <w:rsid w:val="00452609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4430"/>
    <w:rsid w:val="00497BA4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36EB"/>
    <w:rsid w:val="004C7695"/>
    <w:rsid w:val="004C7DCB"/>
    <w:rsid w:val="004D04F2"/>
    <w:rsid w:val="004D17E5"/>
    <w:rsid w:val="004D2EC7"/>
    <w:rsid w:val="004E59AC"/>
    <w:rsid w:val="004F042E"/>
    <w:rsid w:val="00502FAB"/>
    <w:rsid w:val="00504F73"/>
    <w:rsid w:val="00506CC3"/>
    <w:rsid w:val="00506FD1"/>
    <w:rsid w:val="00511199"/>
    <w:rsid w:val="005129DB"/>
    <w:rsid w:val="00512EEA"/>
    <w:rsid w:val="00515A27"/>
    <w:rsid w:val="0053236D"/>
    <w:rsid w:val="005477FE"/>
    <w:rsid w:val="00550E1A"/>
    <w:rsid w:val="005517AA"/>
    <w:rsid w:val="00553C02"/>
    <w:rsid w:val="00554172"/>
    <w:rsid w:val="005567D5"/>
    <w:rsid w:val="00562393"/>
    <w:rsid w:val="0056595D"/>
    <w:rsid w:val="0056781D"/>
    <w:rsid w:val="0057013A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126E"/>
    <w:rsid w:val="005B361A"/>
    <w:rsid w:val="005B6654"/>
    <w:rsid w:val="005C2A71"/>
    <w:rsid w:val="005C5F6C"/>
    <w:rsid w:val="005D15C7"/>
    <w:rsid w:val="005D55EA"/>
    <w:rsid w:val="005D572C"/>
    <w:rsid w:val="005E0E7C"/>
    <w:rsid w:val="005E4B07"/>
    <w:rsid w:val="005E7BBD"/>
    <w:rsid w:val="005F0CC3"/>
    <w:rsid w:val="00600594"/>
    <w:rsid w:val="00610E64"/>
    <w:rsid w:val="00611340"/>
    <w:rsid w:val="006133F7"/>
    <w:rsid w:val="00615359"/>
    <w:rsid w:val="00624A7F"/>
    <w:rsid w:val="00632AAE"/>
    <w:rsid w:val="0064298F"/>
    <w:rsid w:val="00651405"/>
    <w:rsid w:val="0065272B"/>
    <w:rsid w:val="00652E64"/>
    <w:rsid w:val="00654D18"/>
    <w:rsid w:val="0065690E"/>
    <w:rsid w:val="00661B6C"/>
    <w:rsid w:val="0066330B"/>
    <w:rsid w:val="00665D11"/>
    <w:rsid w:val="00674CE8"/>
    <w:rsid w:val="0068000A"/>
    <w:rsid w:val="00680394"/>
    <w:rsid w:val="00680F54"/>
    <w:rsid w:val="00681CFA"/>
    <w:rsid w:val="006840B6"/>
    <w:rsid w:val="006857EA"/>
    <w:rsid w:val="00685911"/>
    <w:rsid w:val="00685BF7"/>
    <w:rsid w:val="006915D1"/>
    <w:rsid w:val="00694E23"/>
    <w:rsid w:val="006A0140"/>
    <w:rsid w:val="006A0FF8"/>
    <w:rsid w:val="006A313F"/>
    <w:rsid w:val="006A4755"/>
    <w:rsid w:val="006A6EB4"/>
    <w:rsid w:val="006C011A"/>
    <w:rsid w:val="006C1648"/>
    <w:rsid w:val="006C34B3"/>
    <w:rsid w:val="006C7C61"/>
    <w:rsid w:val="006D0623"/>
    <w:rsid w:val="006D52EE"/>
    <w:rsid w:val="006E08B8"/>
    <w:rsid w:val="006E3AE8"/>
    <w:rsid w:val="006E7EC0"/>
    <w:rsid w:val="006F2A31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38FC"/>
    <w:rsid w:val="00742ED2"/>
    <w:rsid w:val="0074546F"/>
    <w:rsid w:val="00745A89"/>
    <w:rsid w:val="00751E95"/>
    <w:rsid w:val="00754C3C"/>
    <w:rsid w:val="007603E0"/>
    <w:rsid w:val="00761872"/>
    <w:rsid w:val="007627CF"/>
    <w:rsid w:val="00762889"/>
    <w:rsid w:val="0076633A"/>
    <w:rsid w:val="00770FA0"/>
    <w:rsid w:val="007726A9"/>
    <w:rsid w:val="00772A40"/>
    <w:rsid w:val="00786E1B"/>
    <w:rsid w:val="007949BB"/>
    <w:rsid w:val="0079547A"/>
    <w:rsid w:val="00796D05"/>
    <w:rsid w:val="007B06C8"/>
    <w:rsid w:val="007B0BD3"/>
    <w:rsid w:val="007B0E5D"/>
    <w:rsid w:val="007B2620"/>
    <w:rsid w:val="007B356D"/>
    <w:rsid w:val="007C1826"/>
    <w:rsid w:val="007C1B07"/>
    <w:rsid w:val="007C24C5"/>
    <w:rsid w:val="007D19D1"/>
    <w:rsid w:val="007D1FA0"/>
    <w:rsid w:val="007D38B0"/>
    <w:rsid w:val="007D4824"/>
    <w:rsid w:val="007D4AD7"/>
    <w:rsid w:val="007D561B"/>
    <w:rsid w:val="007E02CD"/>
    <w:rsid w:val="007E062E"/>
    <w:rsid w:val="007E51A4"/>
    <w:rsid w:val="007E78F1"/>
    <w:rsid w:val="007F1222"/>
    <w:rsid w:val="00802D68"/>
    <w:rsid w:val="008074B4"/>
    <w:rsid w:val="00810E50"/>
    <w:rsid w:val="00821B16"/>
    <w:rsid w:val="00821C92"/>
    <w:rsid w:val="00822731"/>
    <w:rsid w:val="0082388E"/>
    <w:rsid w:val="00823DCF"/>
    <w:rsid w:val="00830CCA"/>
    <w:rsid w:val="008330D5"/>
    <w:rsid w:val="00834FB6"/>
    <w:rsid w:val="0084071D"/>
    <w:rsid w:val="00842203"/>
    <w:rsid w:val="00846C4B"/>
    <w:rsid w:val="00850FD5"/>
    <w:rsid w:val="00853A8F"/>
    <w:rsid w:val="00855DB0"/>
    <w:rsid w:val="008647E7"/>
    <w:rsid w:val="008655AD"/>
    <w:rsid w:val="008678B9"/>
    <w:rsid w:val="008713C0"/>
    <w:rsid w:val="00876E1A"/>
    <w:rsid w:val="00877898"/>
    <w:rsid w:val="00880707"/>
    <w:rsid w:val="00885439"/>
    <w:rsid w:val="00886A37"/>
    <w:rsid w:val="0088705E"/>
    <w:rsid w:val="0089098F"/>
    <w:rsid w:val="00895508"/>
    <w:rsid w:val="0089631D"/>
    <w:rsid w:val="00896995"/>
    <w:rsid w:val="008A3BF5"/>
    <w:rsid w:val="008A3E91"/>
    <w:rsid w:val="008A50C0"/>
    <w:rsid w:val="008B2A5A"/>
    <w:rsid w:val="008B4465"/>
    <w:rsid w:val="008B52B2"/>
    <w:rsid w:val="008B6EEB"/>
    <w:rsid w:val="008D423D"/>
    <w:rsid w:val="008D541B"/>
    <w:rsid w:val="008E24ED"/>
    <w:rsid w:val="008E6076"/>
    <w:rsid w:val="008E6278"/>
    <w:rsid w:val="008E6414"/>
    <w:rsid w:val="008F44C7"/>
    <w:rsid w:val="008F4923"/>
    <w:rsid w:val="008F78E3"/>
    <w:rsid w:val="008F7D51"/>
    <w:rsid w:val="009139CD"/>
    <w:rsid w:val="0092123B"/>
    <w:rsid w:val="00921252"/>
    <w:rsid w:val="0092161F"/>
    <w:rsid w:val="00921642"/>
    <w:rsid w:val="00922861"/>
    <w:rsid w:val="00924D4C"/>
    <w:rsid w:val="00941284"/>
    <w:rsid w:val="00951356"/>
    <w:rsid w:val="00953054"/>
    <w:rsid w:val="009560B1"/>
    <w:rsid w:val="00965D6D"/>
    <w:rsid w:val="0098191C"/>
    <w:rsid w:val="00987A4E"/>
    <w:rsid w:val="00990214"/>
    <w:rsid w:val="009A6C3E"/>
    <w:rsid w:val="009A78D2"/>
    <w:rsid w:val="009B4924"/>
    <w:rsid w:val="009B4BED"/>
    <w:rsid w:val="009B4D3D"/>
    <w:rsid w:val="009B6E7A"/>
    <w:rsid w:val="009D03EB"/>
    <w:rsid w:val="009D5495"/>
    <w:rsid w:val="009D6717"/>
    <w:rsid w:val="009E1C16"/>
    <w:rsid w:val="009F3871"/>
    <w:rsid w:val="009F4021"/>
    <w:rsid w:val="009F40FB"/>
    <w:rsid w:val="00A011FC"/>
    <w:rsid w:val="00A02118"/>
    <w:rsid w:val="00A02851"/>
    <w:rsid w:val="00A05050"/>
    <w:rsid w:val="00A05D0D"/>
    <w:rsid w:val="00A14CD0"/>
    <w:rsid w:val="00A2511A"/>
    <w:rsid w:val="00A259D9"/>
    <w:rsid w:val="00A3198E"/>
    <w:rsid w:val="00A31A1F"/>
    <w:rsid w:val="00A33CA8"/>
    <w:rsid w:val="00A34550"/>
    <w:rsid w:val="00A404CF"/>
    <w:rsid w:val="00A439F0"/>
    <w:rsid w:val="00A50C17"/>
    <w:rsid w:val="00A54EEA"/>
    <w:rsid w:val="00A54FDD"/>
    <w:rsid w:val="00A62FD7"/>
    <w:rsid w:val="00A74E38"/>
    <w:rsid w:val="00A76574"/>
    <w:rsid w:val="00A776C5"/>
    <w:rsid w:val="00A81205"/>
    <w:rsid w:val="00A84BE4"/>
    <w:rsid w:val="00A9007D"/>
    <w:rsid w:val="00A92A35"/>
    <w:rsid w:val="00A935FF"/>
    <w:rsid w:val="00A94926"/>
    <w:rsid w:val="00AA065F"/>
    <w:rsid w:val="00AA2E09"/>
    <w:rsid w:val="00AA5726"/>
    <w:rsid w:val="00AA69FA"/>
    <w:rsid w:val="00AB4B35"/>
    <w:rsid w:val="00AC0B37"/>
    <w:rsid w:val="00AC2D8B"/>
    <w:rsid w:val="00AC2EEC"/>
    <w:rsid w:val="00AC4024"/>
    <w:rsid w:val="00AC4ADB"/>
    <w:rsid w:val="00AC620C"/>
    <w:rsid w:val="00AD05D1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22C8B"/>
    <w:rsid w:val="00B232A4"/>
    <w:rsid w:val="00B26D04"/>
    <w:rsid w:val="00B321CF"/>
    <w:rsid w:val="00B401EE"/>
    <w:rsid w:val="00B43CC6"/>
    <w:rsid w:val="00B44C8B"/>
    <w:rsid w:val="00B44EEE"/>
    <w:rsid w:val="00B54B7A"/>
    <w:rsid w:val="00B56EFE"/>
    <w:rsid w:val="00B57691"/>
    <w:rsid w:val="00B57770"/>
    <w:rsid w:val="00B600B8"/>
    <w:rsid w:val="00B63E34"/>
    <w:rsid w:val="00B659CD"/>
    <w:rsid w:val="00B745DA"/>
    <w:rsid w:val="00B81435"/>
    <w:rsid w:val="00B837D1"/>
    <w:rsid w:val="00B83DC2"/>
    <w:rsid w:val="00B85C0E"/>
    <w:rsid w:val="00B86577"/>
    <w:rsid w:val="00B875EF"/>
    <w:rsid w:val="00B932DC"/>
    <w:rsid w:val="00B95F6B"/>
    <w:rsid w:val="00BA18E9"/>
    <w:rsid w:val="00BA364F"/>
    <w:rsid w:val="00BA41BE"/>
    <w:rsid w:val="00BB0A1A"/>
    <w:rsid w:val="00BB18CF"/>
    <w:rsid w:val="00BB73AF"/>
    <w:rsid w:val="00BC0F3A"/>
    <w:rsid w:val="00BC3D9A"/>
    <w:rsid w:val="00BC40BC"/>
    <w:rsid w:val="00BC5993"/>
    <w:rsid w:val="00BD1BEA"/>
    <w:rsid w:val="00BD6B8A"/>
    <w:rsid w:val="00BE0352"/>
    <w:rsid w:val="00BE3B6F"/>
    <w:rsid w:val="00C00CF9"/>
    <w:rsid w:val="00C034F6"/>
    <w:rsid w:val="00C06998"/>
    <w:rsid w:val="00C212BD"/>
    <w:rsid w:val="00C221FF"/>
    <w:rsid w:val="00C2580C"/>
    <w:rsid w:val="00C258AF"/>
    <w:rsid w:val="00C300F3"/>
    <w:rsid w:val="00C31F43"/>
    <w:rsid w:val="00C34981"/>
    <w:rsid w:val="00C45A02"/>
    <w:rsid w:val="00C45C16"/>
    <w:rsid w:val="00C52354"/>
    <w:rsid w:val="00C636F6"/>
    <w:rsid w:val="00C644F8"/>
    <w:rsid w:val="00C667FC"/>
    <w:rsid w:val="00C67A15"/>
    <w:rsid w:val="00C704B5"/>
    <w:rsid w:val="00C71AEF"/>
    <w:rsid w:val="00C727A1"/>
    <w:rsid w:val="00C72BFC"/>
    <w:rsid w:val="00C742D3"/>
    <w:rsid w:val="00C77FD6"/>
    <w:rsid w:val="00C81882"/>
    <w:rsid w:val="00C876EB"/>
    <w:rsid w:val="00C91AAF"/>
    <w:rsid w:val="00CA32EF"/>
    <w:rsid w:val="00CA5984"/>
    <w:rsid w:val="00CA6F0D"/>
    <w:rsid w:val="00CB350C"/>
    <w:rsid w:val="00CB4D1A"/>
    <w:rsid w:val="00CB59EF"/>
    <w:rsid w:val="00CC4529"/>
    <w:rsid w:val="00CC618F"/>
    <w:rsid w:val="00CC7ABD"/>
    <w:rsid w:val="00CD26EE"/>
    <w:rsid w:val="00CD31A8"/>
    <w:rsid w:val="00CE166D"/>
    <w:rsid w:val="00CE60B8"/>
    <w:rsid w:val="00CE68FD"/>
    <w:rsid w:val="00CF35A0"/>
    <w:rsid w:val="00CF423C"/>
    <w:rsid w:val="00CF78D8"/>
    <w:rsid w:val="00D01A7B"/>
    <w:rsid w:val="00D13B8F"/>
    <w:rsid w:val="00D14EC1"/>
    <w:rsid w:val="00D151D9"/>
    <w:rsid w:val="00D25C25"/>
    <w:rsid w:val="00D3417D"/>
    <w:rsid w:val="00D343EF"/>
    <w:rsid w:val="00D37B55"/>
    <w:rsid w:val="00D42F5E"/>
    <w:rsid w:val="00D45599"/>
    <w:rsid w:val="00D55DA6"/>
    <w:rsid w:val="00D616C3"/>
    <w:rsid w:val="00D61C83"/>
    <w:rsid w:val="00D73423"/>
    <w:rsid w:val="00D73E98"/>
    <w:rsid w:val="00D74BFD"/>
    <w:rsid w:val="00D77154"/>
    <w:rsid w:val="00D809C9"/>
    <w:rsid w:val="00D80F0A"/>
    <w:rsid w:val="00D9523C"/>
    <w:rsid w:val="00D97D1F"/>
    <w:rsid w:val="00DA41BB"/>
    <w:rsid w:val="00DA7A15"/>
    <w:rsid w:val="00DB0DFE"/>
    <w:rsid w:val="00DB1F26"/>
    <w:rsid w:val="00DB5A80"/>
    <w:rsid w:val="00DB62B1"/>
    <w:rsid w:val="00DC0AD9"/>
    <w:rsid w:val="00DC1C4E"/>
    <w:rsid w:val="00DC216B"/>
    <w:rsid w:val="00DC27C2"/>
    <w:rsid w:val="00DC3E32"/>
    <w:rsid w:val="00DD1B53"/>
    <w:rsid w:val="00DD31A0"/>
    <w:rsid w:val="00DE02EE"/>
    <w:rsid w:val="00DE1350"/>
    <w:rsid w:val="00DF06CA"/>
    <w:rsid w:val="00DF5A36"/>
    <w:rsid w:val="00E001E0"/>
    <w:rsid w:val="00E07F9F"/>
    <w:rsid w:val="00E14FD9"/>
    <w:rsid w:val="00E15C03"/>
    <w:rsid w:val="00E2287A"/>
    <w:rsid w:val="00E25C12"/>
    <w:rsid w:val="00E40D47"/>
    <w:rsid w:val="00E453BA"/>
    <w:rsid w:val="00E66863"/>
    <w:rsid w:val="00E7219D"/>
    <w:rsid w:val="00E77A3C"/>
    <w:rsid w:val="00E8324A"/>
    <w:rsid w:val="00E85FA5"/>
    <w:rsid w:val="00E94DEC"/>
    <w:rsid w:val="00EA0CE5"/>
    <w:rsid w:val="00EA2082"/>
    <w:rsid w:val="00EB163E"/>
    <w:rsid w:val="00EB4B69"/>
    <w:rsid w:val="00EB4F32"/>
    <w:rsid w:val="00EB561A"/>
    <w:rsid w:val="00EB6D3C"/>
    <w:rsid w:val="00EC59AA"/>
    <w:rsid w:val="00EC62F3"/>
    <w:rsid w:val="00EC7C44"/>
    <w:rsid w:val="00ED4D5F"/>
    <w:rsid w:val="00ED79EB"/>
    <w:rsid w:val="00EE10B4"/>
    <w:rsid w:val="00EF1EDC"/>
    <w:rsid w:val="00EF43F9"/>
    <w:rsid w:val="00F041C3"/>
    <w:rsid w:val="00F07DC4"/>
    <w:rsid w:val="00F15673"/>
    <w:rsid w:val="00F2026E"/>
    <w:rsid w:val="00F32D04"/>
    <w:rsid w:val="00F3604C"/>
    <w:rsid w:val="00F42A2A"/>
    <w:rsid w:val="00F43330"/>
    <w:rsid w:val="00F51D26"/>
    <w:rsid w:val="00F54564"/>
    <w:rsid w:val="00F54BA5"/>
    <w:rsid w:val="00F56A80"/>
    <w:rsid w:val="00F6268C"/>
    <w:rsid w:val="00F633D2"/>
    <w:rsid w:val="00F63A87"/>
    <w:rsid w:val="00F66A94"/>
    <w:rsid w:val="00F70694"/>
    <w:rsid w:val="00F71CB6"/>
    <w:rsid w:val="00F73DDD"/>
    <w:rsid w:val="00F76A5C"/>
    <w:rsid w:val="00F818AA"/>
    <w:rsid w:val="00F843E0"/>
    <w:rsid w:val="00F91378"/>
    <w:rsid w:val="00F927CE"/>
    <w:rsid w:val="00F93B62"/>
    <w:rsid w:val="00FA1565"/>
    <w:rsid w:val="00FA510A"/>
    <w:rsid w:val="00FA635B"/>
    <w:rsid w:val="00FB1D37"/>
    <w:rsid w:val="00FC0055"/>
    <w:rsid w:val="00FC3BAE"/>
    <w:rsid w:val="00FC42F0"/>
    <w:rsid w:val="00FC6CED"/>
    <w:rsid w:val="00FC7CD3"/>
    <w:rsid w:val="00FC7DC9"/>
    <w:rsid w:val="00FD503A"/>
    <w:rsid w:val="00FE20D5"/>
    <w:rsid w:val="00FF3AAF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9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5837</TotalTime>
  <Pages>43</Pages>
  <Words>16149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91</cp:revision>
  <cp:lastPrinted>2017-12-11T11:59:00Z</cp:lastPrinted>
  <dcterms:created xsi:type="dcterms:W3CDTF">2017-11-02T11:45:00Z</dcterms:created>
  <dcterms:modified xsi:type="dcterms:W3CDTF">2018-11-29T09:46:00Z</dcterms:modified>
</cp:coreProperties>
</file>